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81" w:after="0" w:line="181" w:lineRule="exact"/>
        <w:ind w:left="107" w:right="-20"/>
        <w:jc w:val="left"/>
        <w:rPr>
          <w:rFonts w:ascii="Trebuchet MS" w:hAnsi="Trebuchet MS" w:cs="Trebuchet MS" w:eastAsia="Trebuchet MS"/>
          <w:sz w:val="16"/>
          <w:szCs w:val="16"/>
        </w:rPr>
      </w:pPr>
      <w:rPr/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E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-16"/>
          <w:w w:val="100"/>
          <w:position w:val="-1"/>
        </w:rPr>
        <w:t>V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ANGELISCHE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 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LANDESKIRCHE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 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IN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 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BADEN: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 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-14"/>
          <w:w w:val="100"/>
          <w:position w:val="-1"/>
        </w:rPr>
        <w:t>W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AS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-2"/>
          <w:w w:val="100"/>
          <w:position w:val="-1"/>
        </w:rPr>
        <w:t> 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SIE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-2"/>
          <w:w w:val="100"/>
          <w:position w:val="-1"/>
        </w:rPr>
        <w:t> 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UNS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-9"/>
          <w:w w:val="100"/>
          <w:position w:val="-1"/>
        </w:rPr>
        <w:t> 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ANVE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-7"/>
          <w:w w:val="100"/>
          <w:position w:val="-1"/>
        </w:rPr>
        <w:t>R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TRAUEN</w:t>
      </w:r>
      <w:r>
        <w:rPr>
          <w:rFonts w:ascii="Trebuchet MS" w:hAnsi="Trebuchet MS" w:cs="Trebuchet MS" w:eastAsia="Trebuchet MS"/>
          <w:sz w:val="16"/>
          <w:szCs w:val="16"/>
          <w:color w:val="000000"/>
          <w:spacing w:val="0"/>
          <w:w w:val="100"/>
          <w:position w:val="0"/>
        </w:rPr>
      </w:r>
    </w:p>
    <w:p>
      <w:pPr>
        <w:spacing w:before="9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3" w:after="0" w:line="249" w:lineRule="exact"/>
        <w:ind w:left="561" w:right="-20"/>
        <w:jc w:val="left"/>
        <w:rPr>
          <w:rFonts w:ascii="Trebuchet MS" w:hAnsi="Trebuchet MS" w:cs="Trebuchet MS" w:eastAsia="Trebuchet MS"/>
          <w:sz w:val="22"/>
          <w:szCs w:val="22"/>
        </w:rPr>
      </w:pPr>
      <w:rPr/>
      <w:r>
        <w:rPr/>
        <w:pict>
          <v:group style="position:absolute;margin-left:307.372589pt;margin-top:1.159719pt;width:33.599576pt;height:27.141678pt;mso-position-horizontal-relative:page;mso-position-vertical-relative:paragraph;z-index:-250" coordorigin="6147,23" coordsize="672,543">
            <v:group style="position:absolute;left:6356;top:376;width:455;height:181" coordorigin="6356,376" coordsize="455,181">
              <v:shape style="position:absolute;left:6356;top:376;width:455;height:181" coordorigin="6356,376" coordsize="455,181" path="m6529,376l6462,381,6403,397,6356,424,6368,443,6421,493,6459,546,6461,556,6478,556,6497,557,6542,557,6573,556,6659,553,6731,543,6794,520,6810,492,6808,481,6752,429,6691,402,6615,383,6558,377,6529,376e" filled="t" fillcolor="#717EBD" stroked="f">
                <v:path arrowok="t"/>
                <v:fill/>
              </v:shape>
            </v:group>
            <v:group style="position:absolute;left:6172;top:500;width:261;height:53" coordorigin="6172,500" coordsize="261,53">
              <v:shape style="position:absolute;left:6172;top:500;width:261;height:53" coordorigin="6172,500" coordsize="261,53" path="m6387,500l6218,500,6197,505,6180,520,6173,540,6172,553,6433,553,6433,546,6428,524,6413,508,6393,500,6387,500e" filled="t" fillcolor="#717EBD" stroked="f">
                <v:path arrowok="t"/>
                <v:fill/>
              </v:shape>
            </v:group>
            <v:group style="position:absolute;left:6157;top:32;width:290;height:468" coordorigin="6157,32" coordsize="290,468">
              <v:shape style="position:absolute;left:6157;top:32;width:290;height:468" coordorigin="6157,32" coordsize="290,468" path="m6447,32l6157,32,6157,45,6163,108,6180,170,6218,235,6229,247,6231,258,6278,321,6286,364,6285,389,6264,449,6240,478,6231,489,6231,495,6226,500,6378,500,6373,495,6373,484,6358,472,6326,421,6317,378,6319,354,6339,293,6364,265,6373,249,6384,237,6394,224,6220,224,6211,209,6181,139,6169,75,6168,52,6190,45,6447,45,6447,32e" filled="t" fillcolor="#717EBD" stroked="f">
                <v:path arrowok="t"/>
                <v:fill/>
              </v:shape>
            </v:group>
            <v:group style="position:absolute;left:6190;top:45;width:257;height:179" coordorigin="6190,45" coordsize="257,179">
              <v:shape style="position:absolute;left:6190;top:45;width:257;height:179" coordorigin="6190,45" coordsize="257,179" path="m6447,45l6190,45,6191,68,6201,132,6229,204,6239,219,6220,224,6394,224,6395,223,6429,154,6444,89,6446,66,6447,45e" filled="t" fillcolor="#717EBD" stroked="f">
                <v:path arrowok="t"/>
                <v:fill/>
              </v:shape>
            </v:group>
            <w10:wrap type="none"/>
          </v:group>
        </w:pic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-2"/>
          <w:w w:val="100"/>
          <w:b/>
          <w:bCs/>
          <w:position w:val="-1"/>
        </w:rPr>
        <w:t>W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4"/>
          <w:w w:val="100"/>
          <w:b/>
          <w:bCs/>
          <w:position w:val="-1"/>
        </w:rPr>
        <w:t>A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0"/>
          <w:w w:val="100"/>
          <w:b/>
          <w:bCs/>
          <w:position w:val="-1"/>
        </w:rPr>
        <w:t>S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23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0"/>
          <w:w w:val="100"/>
          <w:b/>
          <w:bCs/>
          <w:position w:val="-1"/>
        </w:rPr>
        <w:t>B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5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1"/>
          <w:w w:val="100"/>
          <w:b/>
          <w:bCs/>
          <w:position w:val="-1"/>
        </w:rPr>
        <w:t>W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0"/>
          <w:w w:val="100"/>
          <w:b/>
          <w:bCs/>
          <w:position w:val="-1"/>
        </w:rPr>
        <w:t>I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3"/>
          <w:w w:val="100"/>
          <w:b/>
          <w:bCs/>
          <w:position w:val="-1"/>
        </w:rPr>
        <w:t>R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5"/>
          <w:w w:val="100"/>
          <w:b/>
          <w:bCs/>
          <w:position w:val="-1"/>
        </w:rPr>
        <w:t>K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0"/>
          <w:w w:val="100"/>
          <w:b/>
          <w:bCs/>
          <w:position w:val="-1"/>
        </w:rPr>
        <w:t>T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23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2"/>
          <w:w w:val="100"/>
          <w:b/>
          <w:bCs/>
          <w:position w:val="-1"/>
        </w:rPr>
        <w:t>M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9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0"/>
          <w:w w:val="100"/>
          <w:b/>
          <w:bCs/>
          <w:position w:val="-1"/>
        </w:rPr>
        <w:t>IN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0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23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3"/>
          <w:w w:val="100"/>
          <w:b/>
          <w:bCs/>
          <w:position w:val="-1"/>
        </w:rPr>
        <w:t>K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0"/>
          <w:w w:val="100"/>
          <w:b/>
          <w:bCs/>
          <w:position w:val="-1"/>
        </w:rPr>
        <w:t>I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8"/>
          <w:w w:val="100"/>
          <w:b/>
          <w:bCs/>
          <w:position w:val="-1"/>
        </w:rPr>
        <w:t>R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8"/>
          <w:w w:val="100"/>
          <w:b/>
          <w:bCs/>
          <w:position w:val="-1"/>
        </w:rPr>
        <w:t>C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0"/>
          <w:w w:val="100"/>
          <w:b/>
          <w:bCs/>
          <w:position w:val="-1"/>
        </w:rPr>
        <w:t>H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9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0"/>
          <w:w w:val="100"/>
          <w:b/>
          <w:bCs/>
          <w:position w:val="-1"/>
        </w:rPr>
        <w:t>N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1"/>
          <w:w w:val="100"/>
          <w:b/>
          <w:bCs/>
          <w:position w:val="-1"/>
        </w:rPr>
        <w:t>S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1"/>
          <w:w w:val="100"/>
          <w:b/>
          <w:bCs/>
          <w:position w:val="-1"/>
        </w:rPr>
        <w:t>T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7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0"/>
          <w:w w:val="100"/>
          <w:b/>
          <w:bCs/>
          <w:position w:val="-1"/>
        </w:rPr>
        <w:t>U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9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6"/>
          <w:w w:val="100"/>
          <w:b/>
          <w:bCs/>
          <w:position w:val="-1"/>
        </w:rPr>
        <w:t>R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0"/>
          <w:w w:val="100"/>
          <w:b/>
          <w:bCs/>
          <w:position w:val="-1"/>
        </w:rPr>
        <w:t>?</w:t>
      </w:r>
      <w:r>
        <w:rPr>
          <w:rFonts w:ascii="Trebuchet MS" w:hAnsi="Trebuchet MS" w:cs="Trebuchet MS" w:eastAsia="Trebuchet MS"/>
          <w:sz w:val="22"/>
          <w:szCs w:val="22"/>
          <w:color w:val="000000"/>
          <w:spacing w:val="0"/>
          <w:w w:val="100"/>
          <w:position w:val="0"/>
        </w:rPr>
      </w:r>
    </w:p>
    <w:p>
      <w:pPr>
        <w:spacing w:before="3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jc w:val="left"/>
        <w:spacing w:after="0"/>
        <w:sectPr>
          <w:type w:val="continuous"/>
          <w:pgSz w:w="8400" w:h="11920"/>
          <w:pgMar w:top="160" w:bottom="280" w:left="460" w:right="160"/>
        </w:sectPr>
      </w:pPr>
      <w:rPr/>
    </w:p>
    <w:p>
      <w:pPr>
        <w:spacing w:before="48" w:after="0" w:line="272" w:lineRule="auto"/>
        <w:ind w:left="561" w:right="-44"/>
        <w:jc w:val="left"/>
        <w:rPr>
          <w:rFonts w:ascii="Trebuchet MS" w:hAnsi="Trebuchet MS" w:cs="Trebuchet MS" w:eastAsia="Trebuchet MS"/>
          <w:sz w:val="14"/>
          <w:szCs w:val="14"/>
        </w:rPr>
      </w:pPr>
      <w:rPr/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Si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5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stärke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19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di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6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Gemeinschaf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t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39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un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d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8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trage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16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mi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t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7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Ihre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m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14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5"/>
        </w:rPr>
        <w:t>solidarischen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5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Beitra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g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18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daz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u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11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bei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8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das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s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9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di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6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Evangelisch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36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Landeskirch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37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i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2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Bade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15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5"/>
        </w:rPr>
        <w:t>auch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5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langfristi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g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28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ein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9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lebendig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27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8"/>
          <w:w w:val="100"/>
        </w:rPr>
        <w:t>K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irch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16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fü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r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6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di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6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Mensche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26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vo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r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7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Or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t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6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sei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8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5"/>
        </w:rPr>
        <w:t>kann.</w:t>
      </w:r>
      <w:r>
        <w:rPr>
          <w:rFonts w:ascii="Trebuchet MS" w:hAnsi="Trebuchet MS" w:cs="Trebuchet MS" w:eastAsia="Trebuchet MS"/>
          <w:sz w:val="14"/>
          <w:szCs w:val="14"/>
          <w:color w:val="000000"/>
          <w:spacing w:val="0"/>
          <w:w w:val="100"/>
        </w:rPr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/>
        <w:br w:type="column"/>
      </w:r>
      <w:r>
        <w:rPr>
          <w:sz w:val="26"/>
          <w:szCs w:val="26"/>
        </w:rPr>
      </w:r>
    </w:p>
    <w:p>
      <w:pPr>
        <w:spacing w:before="0" w:after="0" w:line="240" w:lineRule="auto"/>
        <w:ind w:right="-20"/>
        <w:jc w:val="left"/>
        <w:rPr>
          <w:rFonts w:ascii="Trebuchet MS" w:hAnsi="Trebuchet MS" w:cs="Trebuchet MS" w:eastAsia="Trebuchet MS"/>
          <w:sz w:val="17"/>
          <w:szCs w:val="17"/>
        </w:rPr>
      </w:pPr>
      <w:rPr/>
      <w:r>
        <w:rPr>
          <w:rFonts w:ascii="Trebuchet MS" w:hAnsi="Trebuchet MS" w:cs="Trebuchet MS" w:eastAsia="Trebuchet MS"/>
          <w:sz w:val="17"/>
          <w:szCs w:val="17"/>
          <w:color w:val="717EBD"/>
          <w:spacing w:val="-3"/>
          <w:w w:val="100"/>
          <w:b/>
          <w:bCs/>
        </w:rPr>
        <w:t>3</w:t>
      </w:r>
      <w:r>
        <w:rPr>
          <w:rFonts w:ascii="Trebuchet MS" w:hAnsi="Trebuchet MS" w:cs="Trebuchet MS" w:eastAsia="Trebuchet MS"/>
          <w:sz w:val="17"/>
          <w:szCs w:val="17"/>
          <w:color w:val="717EBD"/>
          <w:spacing w:val="0"/>
          <w:w w:val="100"/>
          <w:b/>
          <w:bCs/>
        </w:rPr>
        <w:t>8</w:t>
      </w:r>
      <w:r>
        <w:rPr>
          <w:rFonts w:ascii="Trebuchet MS" w:hAnsi="Trebuchet MS" w:cs="Trebuchet MS" w:eastAsia="Trebuchet MS"/>
          <w:sz w:val="17"/>
          <w:szCs w:val="17"/>
          <w:color w:val="717EBD"/>
          <w:spacing w:val="-9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7"/>
          <w:szCs w:val="17"/>
          <w:color w:val="717EBD"/>
          <w:spacing w:val="-3"/>
          <w:w w:val="100"/>
          <w:b/>
          <w:bCs/>
        </w:rPr>
        <w:t>EURO</w:t>
      </w:r>
      <w:r>
        <w:rPr>
          <w:rFonts w:ascii="Trebuchet MS" w:hAnsi="Trebuchet MS" w:cs="Trebuchet MS" w:eastAsia="Trebuchet MS"/>
          <w:sz w:val="17"/>
          <w:szCs w:val="17"/>
          <w:color w:val="000000"/>
          <w:spacing w:val="0"/>
          <w:w w:val="100"/>
        </w:rPr>
      </w:r>
    </w:p>
    <w:p>
      <w:pPr>
        <w:spacing w:before="2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241" w:lineRule="auto"/>
        <w:ind w:right="1022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1"/>
          <w:b/>
          <w:bCs/>
        </w:rPr>
        <w:t>GOTTESDIENSTE,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1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  <w:b/>
          <w:bCs/>
        </w:rPr>
        <w:t>SEELSORG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  <w:b/>
          <w:bCs/>
        </w:rPr>
        <w:t>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23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UND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LEBENSBEGLEI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  <w:b/>
          <w:bCs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TUNG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8400" w:h="11920"/>
          <w:pgMar w:top="160" w:bottom="280" w:left="460" w:right="160"/>
          <w:cols w:num="2" w:equalWidth="0">
            <w:col w:w="4911" w:space="786"/>
            <w:col w:w="2083"/>
          </w:cols>
        </w:sectPr>
      </w:pPr>
      <w:rPr/>
    </w:p>
    <w:p>
      <w:pPr>
        <w:spacing w:before="10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561" w:right="-20"/>
        <w:jc w:val="left"/>
        <w:rPr>
          <w:rFonts w:ascii="Trebuchet MS" w:hAnsi="Trebuchet MS" w:cs="Trebuchet MS" w:eastAsia="Trebuchet MS"/>
          <w:sz w:val="17"/>
          <w:szCs w:val="17"/>
        </w:rPr>
      </w:pPr>
      <w:rPr/>
      <w:r>
        <w:rPr/>
        <w:pict>
          <v:group style="position:absolute;margin-left:50.656399pt;margin-top:-35.153114pt;width:21.91pt;height:30.182641pt;mso-position-horizontal-relative:page;mso-position-vertical-relative:paragraph;z-index:-255" coordorigin="1013,-703" coordsize="438,604">
            <v:group style="position:absolute;left:1029;top:-146;width:407;height:37" coordorigin="1029,-146" coordsize="407,37">
              <v:shape style="position:absolute;left:1029;top:-146;width:407;height:37" coordorigin="1029,-146" coordsize="407,37" path="m1029,-146l1093,-126,1155,-114,1215,-110,1236,-109,1254,-110,1332,-118,1395,-132,1432,-145,1436,-146,1030,-146,1029,-146e" filled="t" fillcolor="#044F96" stroked="f">
                <v:path arrowok="t"/>
                <v:fill/>
              </v:shape>
            </v:group>
            <v:group style="position:absolute;left:1023;top:-693;width:418;height:547" coordorigin="1023,-693" coordsize="418,547">
              <v:shape style="position:absolute;left:1023;top:-693;width:418;height:547" coordorigin="1023,-693" coordsize="418,547" path="m1222,-693l1162,-685,1106,-664,1102,-662,1099,-658,1100,-634,1101,-615,1107,-553,1130,-496,1133,-483,1145,-422,1161,-385,1153,-379,1091,-326,1052,-260,1032,-201,1024,-158,1023,-153,1025,-148,1030,-146,1436,-146,1438,-146,1441,-152,1439,-171,1424,-231,1399,-286,1351,-350,1340,-359,1224,-359,1208,-366,1170,-418,1156,-477,1155,-499,1157,-500,1173,-504,1196,-508,1215,-510,1238,-510,1350,-510,1351,-517,1137,-517,1125,-587,1123,-627,1125,-647,1182,-666,1244,-670,1344,-670,1328,-676,1308,-682,1284,-688,1266,-691,1246,-693,1222,-693e" filled="t" fillcolor="#044F96" stroked="f">
                <v:path arrowok="t"/>
                <v:fill/>
              </v:shape>
            </v:group>
            <v:group style="position:absolute;left:1224;top:-510;width:126;height:151" coordorigin="1224,-510" coordsize="126,151">
              <v:shape style="position:absolute;left:1224;top:-510;width:126;height:151" coordorigin="1224,-510" coordsize="126,151" path="m1350,-510l1238,-510,1258,-509,1278,-507,1294,-501,1309,-481,1306,-462,1277,-386,1224,-359,1340,-359,1336,-363,1319,-374,1302,-384,1303,-385,1327,-452,1332,-495,1335,-496,1337,-497,1342,-500,1345,-502,1349,-507,1350,-510e" filled="t" fillcolor="#044F96" stroked="f">
                <v:path arrowok="t"/>
                <v:fill/>
              </v:shape>
            </v:group>
            <v:group style="position:absolute;left:1137;top:-533;width:215;height:16" coordorigin="1137,-533" coordsize="215,16">
              <v:shape style="position:absolute;left:1137;top:-533;width:215;height:16" coordorigin="1137,-533" coordsize="215,16" path="m1218,-533l1199,-531,1176,-528,1157,-523,1138,-517,1137,-517,1351,-517,1327,-517,1318,-520,1299,-525,1278,-529,1263,-531,1243,-533,1218,-533e" filled="t" fillcolor="#044F96" stroked="f">
                <v:path arrowok="t"/>
                <v:fill/>
              </v:shape>
            </v:group>
            <v:group style="position:absolute;left:1244;top:-670;width:121;height:153" coordorigin="1244,-670" coordsize="121,153">
              <v:shape style="position:absolute;left:1244;top:-670;width:121;height:153" coordorigin="1244,-670" coordsize="121,153" path="m1344,-670l1244,-670,1262,-669,1282,-665,1306,-660,1325,-653,1342,-643,1342,-623,1335,-557,1327,-517,1351,-517,1362,-592,1365,-647,1365,-652,1365,-653,1354,-653,1345,-670,1344,-670e" filled="t" fillcolor="#044F96" stroked="f">
                <v:path arrowok="t"/>
                <v:fill/>
              </v:shape>
            </v:group>
            <v:group style="position:absolute;left:1212;top:-579;width:40;height:36" coordorigin="1212,-579" coordsize="40,36">
              <v:shape style="position:absolute;left:1212;top:-579;width:40;height:36" coordorigin="1212,-579" coordsize="40,36" path="m1252,-579l1212,-579,1212,-546,1214,-543,1250,-543,1252,-546,1252,-579e" filled="t" fillcolor="#044F96" stroked="f">
                <v:path arrowok="t"/>
                <v:fill/>
              </v:shape>
            </v:group>
            <v:group style="position:absolute;left:1177;top:-619;width:111;height:40" coordorigin="1177,-619" coordsize="111,40">
              <v:shape style="position:absolute;left:1177;top:-619;width:111;height:40" coordorigin="1177,-619" coordsize="111,40" path="m1286,-619l1179,-619,1177,-617,1177,-581,1179,-579,1286,-579,1288,-581,1288,-617,1286,-619e" filled="t" fillcolor="#044F96" stroked="f">
                <v:path arrowok="t"/>
                <v:fill/>
              </v:shape>
            </v:group>
            <v:group style="position:absolute;left:1212;top:-655;width:40;height:35" coordorigin="1212,-655" coordsize="40,35">
              <v:shape style="position:absolute;left:1212;top:-655;width:40;height:35" coordorigin="1212,-655" coordsize="40,35" path="m1250,-655l1214,-655,1212,-652,1212,-619,1252,-619,1252,-652,1250,-655e" filled="t" fillcolor="#044F96" stroked="f">
                <v:path arrowok="t"/>
                <v:fill/>
              </v:shape>
            </v:group>
            <v:group style="position:absolute;left:1354;top:-663;width:12;height:10" coordorigin="1354,-663" coordsize="12,10">
              <v:shape style="position:absolute;left:1354;top:-663;width:12;height:10" coordorigin="1354,-663" coordsize="12,10" path="m1359,-663l1354,-653,1365,-653,1366,-656,1363,-661,1359,-663e" filled="t" fillcolor="#044F96" stroked="f">
                <v:path arrowok="t"/>
                <v:fill/>
              </v:shape>
            </v:group>
            <w10:wrap type="none"/>
          </v:group>
        </w:pict>
      </w:r>
      <w:r>
        <w:rPr>
          <w:rFonts w:ascii="Trebuchet MS" w:hAnsi="Trebuchet MS" w:cs="Trebuchet MS" w:eastAsia="Trebuchet MS"/>
          <w:sz w:val="17"/>
          <w:szCs w:val="17"/>
          <w:color w:val="044F96"/>
          <w:spacing w:val="0"/>
          <w:w w:val="100"/>
          <w:b/>
          <w:bCs/>
        </w:rPr>
        <w:t>2</w:t>
      </w:r>
      <w:r>
        <w:rPr>
          <w:rFonts w:ascii="Trebuchet MS" w:hAnsi="Trebuchet MS" w:cs="Trebuchet MS" w:eastAsia="Trebuchet MS"/>
          <w:sz w:val="17"/>
          <w:szCs w:val="17"/>
          <w:color w:val="044F96"/>
          <w:spacing w:val="-8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7"/>
          <w:szCs w:val="17"/>
          <w:color w:val="044F96"/>
          <w:spacing w:val="-3"/>
          <w:w w:val="100"/>
          <w:b/>
          <w:bCs/>
        </w:rPr>
        <w:t>EURO</w:t>
      </w:r>
      <w:r>
        <w:rPr>
          <w:rFonts w:ascii="Trebuchet MS" w:hAnsi="Trebuchet MS" w:cs="Trebuchet MS" w:eastAsia="Trebuchet MS"/>
          <w:sz w:val="17"/>
          <w:szCs w:val="17"/>
          <w:color w:val="000000"/>
          <w:spacing w:val="0"/>
          <w:w w:val="100"/>
        </w:rPr>
      </w:r>
    </w:p>
    <w:p>
      <w:pPr>
        <w:spacing w:before="18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561" w:right="-20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BER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16"/>
          <w:w w:val="104"/>
          <w:b/>
          <w:bCs/>
        </w:rPr>
        <w:t>A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TUNG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1" w:after="0" w:line="240" w:lineRule="auto"/>
        <w:ind w:left="561" w:right="-20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  <w:b/>
          <w:bCs/>
        </w:rPr>
        <w:t>&amp;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SEELSORGE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8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8" w:lineRule="auto"/>
        <w:ind w:left="561" w:right="-43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/>
        <w:pict>
          <v:group style="position:absolute;margin-left:28.555pt;margin-top:36.216171pt;width:390.973015pt;height:142.9207pt;mso-position-horizontal-relative:page;mso-position-vertical-relative:paragraph;z-index:-256" coordorigin="571,724" coordsize="7819,2858">
            <v:group style="position:absolute;left:581;top:1885;width:7809;height:1688" coordorigin="581,1885" coordsize="7809,1688">
              <v:shape style="position:absolute;left:581;top:1885;width:7809;height:1688" coordorigin="581,1885" coordsize="7809,1688" path="m8972,1885l8896,1899,7694,2112,6531,2304,5410,2477,4334,2632,2333,2892,1162,3023,1162,3573,8972,3573,8972,1885e" filled="t" fillcolor="#FFFFFF" stroked="f">
                <v:path arrowok="t"/>
                <v:fill/>
              </v:shape>
            </v:group>
            <v:group style="position:absolute;left:581;top:2103;width:7809;height:1469" coordorigin="581,2103" coordsize="7809,1469">
              <v:shape style="position:absolute;left:581;top:2103;width:7809;height:1469" coordorigin="581,2103" coordsize="7809,1469" path="m8972,2769l8972,2103,7789,2415,6640,2701,5548,2956,4513,3184,3535,3386,2614,3565,2570,3573,6980,3573,7372,3420,8228,3077,8972,2769e" filled="t" fillcolor="#8E9ACE" stroked="f">
                <v:path arrowok="t"/>
                <v:fill/>
              </v:shape>
            </v:group>
            <v:group style="position:absolute;left:581;top:2630;width:7809;height:943" coordorigin="581,2630" coordsize="7809,943">
              <v:shape style="position:absolute;left:581;top:2630;width:7809;height:943" coordorigin="581,2630" coordsize="7809,943" path="m8972,2630l8761,2714,7790,3085,6800,3449,6449,3573,8972,3573,8972,2630e" filled="t" fillcolor="#78D0EB" stroked="f">
                <v:path arrowok="t"/>
                <v:fill/>
              </v:shape>
            </v:group>
            <v:group style="position:absolute;left:1070;top:3552;width:7321;height:21" coordorigin="1070,3552" coordsize="7321,21">
              <v:shape style="position:absolute;left:1070;top:3552;width:7321;height:21" coordorigin="1070,3552" coordsize="7321,21" path="m8391,3552l8352,3573,8391,3573,8391,3552e" filled="t" fillcolor="#69BADE" stroked="f">
                <v:path arrowok="t"/>
                <v:fill/>
              </v:shape>
            </v:group>
            <v:group style="position:absolute;left:581;top:1885;width:7809;height:1688" coordorigin="581,1885" coordsize="7809,1688">
              <v:shape style="position:absolute;left:581;top:1885;width:7809;height:1688" coordorigin="581,1885" coordsize="7809,1688" path="m8972,2301l8972,1885,8920,1895,7716,2108,6551,2301,5428,2475,4350,2630,2345,2891,1162,3023,1162,3573,4614,3573,5812,3334,6008,3280,6557,3118,7120,2940,7708,2744,8972,2301e" filled="t" fillcolor="#0060A1" stroked="f">
                <v:path arrowok="t"/>
                <v:fill/>
              </v:shape>
            </v:group>
            <v:group style="position:absolute;left:1553;top:2685;width:6837;height:514" coordorigin="1553,2685" coordsize="6837,514">
              <v:shape style="position:absolute;left:1553;top:2685;width:6837;height:514" coordorigin="1553,2685" coordsize="6837,514" path="m1553,3198l8391,3198,8391,2685,1553,2685,1553,3198e" filled="t" fillcolor="#69BADE" stroked="f">
                <v:path arrowok="t"/>
                <v:fill/>
              </v:shape>
            </v:group>
            <v:group style="position:absolute;left:1562;top:873;width:3688;height:1655" coordorigin="1562,873" coordsize="3688,1655">
              <v:shape style="position:absolute;left:1562;top:873;width:3688;height:1655" coordorigin="1562,873" coordsize="3688,1655" path="m1562,873l1562,2528,5250,2528e" filled="f" stroked="t" strokeweight=".846pt" strokecolor="#044F96">
                <v:path arrowok="t"/>
              </v:shape>
            </v:group>
            <v:group style="position:absolute;left:2712;top:733;width:2885;height:1574" coordorigin="2712,733" coordsize="2885,1574">
              <v:shape style="position:absolute;left:2712;top:733;width:2885;height:1574" coordorigin="2712,733" coordsize="2885,1574" path="m2712,733l2712,2307,5597,2307e" filled="f" stroked="t" strokeweight=".846pt" strokecolor="#94D6DA">
                <v:path arrowok="t"/>
              </v:shape>
            </v:group>
            <v:group style="position:absolute;left:4017;top:1019;width:1802;height:586" coordorigin="4017,1019" coordsize="1802,586">
              <v:shape style="position:absolute;left:4017;top:1019;width:1802;height:586" coordorigin="4017,1019" coordsize="1802,586" path="m4017,1019l4017,1605,5819,1605e" filled="f" stroked="t" strokeweight=".924pt" strokecolor="#044F96">
                <v:path arrowok="t"/>
              </v:shape>
            </v:group>
            <v:group style="position:absolute;left:5280;top:1019;width:1414;height:232" coordorigin="5280,1019" coordsize="1414,232">
              <v:shape style="position:absolute;left:5280;top:1019;width:1414;height:232" coordorigin="5280,1019" coordsize="1414,232" path="m5280,1019l5280,1251,6694,1251e" filled="f" stroked="t" strokeweight=".924pt" strokecolor="#82CA9C">
                <v:path arrowok="t"/>
              </v:shape>
            </v:group>
            <v:group style="position:absolute;left:6634;top:1112;width:1299;height:1528" coordorigin="6634,1112" coordsize="1299,1528">
              <v:shape style="position:absolute;left:6634;top:1112;width:1299;height:1528" coordorigin="6634,1112" coordsize="1299,1528" path="m6944,1705l6662,1705,6661,1714,6665,1719,6673,1722,6673,1866,6670,1867,6665,1868,6661,1870,6662,1880,6665,1880,6672,1882,6673,1889,6673,2640,7887,2640,7887,2220,7933,2220,7808,1969,7610,1969,7610,1960,6936,1960,6936,1879,6943,1879,6945,1870,6936,1870,6936,1717,6944,1717,6944,1714,6944,1705e" filled="t" fillcolor="#82CA9C" stroked="f">
                <v:path arrowok="t"/>
                <v:fill/>
              </v:shape>
              <v:shape style="position:absolute;left:6634;top:1112;width:1299;height:1528" coordorigin="6634,1112" coordsize="1299,1528" path="m7612,1953l7576,1953,7576,1960,7612,1960,7612,1953e" filled="t" fillcolor="#82CA9C" stroked="f">
                <v:path arrowok="t"/>
                <v:fill/>
              </v:shape>
              <v:shape style="position:absolute;left:6634;top:1112;width:1299;height:1528" coordorigin="6634,1112" coordsize="1299,1528" path="m6943,1879l6936,1879,6941,1886,6943,1879e" filled="t" fillcolor="#82CA9C" stroked="f">
                <v:path arrowok="t"/>
                <v:fill/>
              </v:shape>
              <v:shape style="position:absolute;left:6634;top:1112;width:1299;height:1528" coordorigin="6634,1112" coordsize="1299,1528" path="m6945,1870l6936,1870,6945,1870,6945,1870e" filled="t" fillcolor="#82CA9C" stroked="f">
                <v:path arrowok="t"/>
                <v:fill/>
              </v:shape>
              <v:shape style="position:absolute;left:6634;top:1112;width:1299;height:1528" coordorigin="6634,1112" coordsize="1299,1528" path="m6944,1717l6936,1717,6943,1719,6944,1717e" filled="t" fillcolor="#82CA9C" stroked="f">
                <v:path arrowok="t"/>
                <v:fill/>
              </v:shape>
              <v:shape style="position:absolute;left:6634;top:1112;width:1299;height:1528" coordorigin="6634,1112" coordsize="1299,1528" path="m6817,1112l6814,1179,6795,1224,6811,1238,6809,1257,6808,1284,6807,1305,6801,1306,6799,1317,6700,1533,6634,1597,6644,1607,6655,1607,6655,1614,6673,1619,6673,1705,6936,1705,6936,1619,6959,1614,6959,1607,6969,1607,6979,1598,6921,1530,6856,1383,6831,1325,6825,1306,6820,1305,6820,1234,6836,1225,6820,1218,6817,1112e" filled="t" fillcolor="#82CA9C" stroked="f">
                <v:path arrowok="t"/>
                <v:fill/>
              </v:shape>
            </v:group>
            <v:group style="position:absolute;left:5371;top:2374;width:226;height:266" coordorigin="5371,2374" coordsize="226,266">
              <v:shape style="position:absolute;left:5371;top:2374;width:226;height:266" coordorigin="5371,2374" coordsize="226,266" path="m5425,2478l5376,2478,5376,2479,5377,2480,5378,2481,5378,2506,5377,2506,5377,2508,5378,2508,5378,2640,5589,2640,5589,2567,5597,2567,5575,2523,5541,2523,5541,2523,5541,2522,5423,2522,5423,2508,5425,2508,5425,2507,5423,2506,5423,2480,5425,2480,5425,2478e" filled="t" fillcolor="#044F96" stroked="f">
                <v:path arrowok="t"/>
                <v:fill/>
              </v:shape>
              <v:shape style="position:absolute;left:5371;top:2374;width:226;height:266" coordorigin="5371,2374" coordsize="226,266" path="m5541,2521l5535,2521,5535,2522,5541,2522,5541,2521e" filled="t" fillcolor="#044F96" stroked="f">
                <v:path arrowok="t"/>
                <v:fill/>
              </v:shape>
              <v:shape style="position:absolute;left:5371;top:2374;width:226;height:266" coordorigin="5371,2374" coordsize="226,266" path="m5425,2508l5423,2508,5424,2509,5425,2508e" filled="t" fillcolor="#044F96" stroked="f">
                <v:path arrowok="t"/>
                <v:fill/>
              </v:shape>
              <v:shape style="position:absolute;left:5371;top:2374;width:226;height:266" coordorigin="5371,2374" coordsize="226,266" path="m5425,2480l5423,2480,5425,2480,5425,2480e" filled="t" fillcolor="#044F96" stroked="f">
                <v:path arrowok="t"/>
                <v:fill/>
              </v:shape>
              <v:shape style="position:absolute;left:5371;top:2374;width:226;height:266" coordorigin="5371,2374" coordsize="226,266" path="m5428,2461l5375,2461,5375,2462,5378,2463,5378,2478,5423,2478,5424,2463,5428,2461e" filled="t" fillcolor="#044F96" stroked="f">
                <v:path arrowok="t"/>
                <v:fill/>
              </v:shape>
              <v:shape style="position:absolute;left:5371;top:2374;width:226;height:266" coordorigin="5371,2374" coordsize="226,266" path="m5403,2374l5402,2391,5402,2393,5399,2394,5402,2396,5401,2405,5401,2408,5400,2408,5400,2410,5383,2448,5371,2459,5373,2461,5430,2461,5430,2459,5432,2458,5421,2447,5405,2410,5404,2408,5403,2408,5403,2396,5406,2394,5403,2393,5403,2374e" filled="t" fillcolor="#044F96" stroked="f">
                <v:path arrowok="t"/>
                <v:fill/>
              </v:shape>
            </v:group>
            <v:group style="position:absolute;left:5819;top:1425;width:1032;height:1215" coordorigin="5819,1425" coordsize="1032,1215">
              <v:shape style="position:absolute;left:5819;top:1425;width:1032;height:1215" coordorigin="5819,1425" coordsize="1032,1215" path="m6065,1897l5841,1897,5841,1904,5844,1908,5850,1910,5850,2025,5848,2026,5844,2026,5841,2028,5841,2035,5844,2035,5849,2037,5850,2043,5850,2640,6815,2640,6815,2306,6852,2306,6752,2107,6595,2107,6595,2100,6059,2100,6059,2035,6065,2035,6066,2028,6059,2028,6059,1906,6065,1906,6065,1904,6065,1897e" filled="t" fillcolor="#044F96" stroked="f">
                <v:path arrowok="t"/>
                <v:fill/>
              </v:shape>
              <v:shape style="position:absolute;left:5819;top:1425;width:1032;height:1215" coordorigin="5819,1425" coordsize="1032,1215" path="m6597,2094l6567,2094,6567,2100,6597,2100,6597,2094e" filled="t" fillcolor="#044F96" stroked="f">
                <v:path arrowok="t"/>
                <v:fill/>
              </v:shape>
              <v:shape style="position:absolute;left:5819;top:1425;width:1032;height:1215" coordorigin="5819,1425" coordsize="1032,1215" path="m6065,2035l6059,2035,6063,2041,6065,2035e" filled="t" fillcolor="#044F96" stroked="f">
                <v:path arrowok="t"/>
                <v:fill/>
              </v:shape>
              <v:shape style="position:absolute;left:5819;top:1425;width:1032;height:1215" coordorigin="5819,1425" coordsize="1032,1215" path="m6066,2028l6059,2028,6066,2028,6066,2028e" filled="t" fillcolor="#044F96" stroked="f">
                <v:path arrowok="t"/>
                <v:fill/>
              </v:shape>
              <v:shape style="position:absolute;left:5819;top:1425;width:1032;height:1215" coordorigin="5819,1425" coordsize="1032,1215" path="m6065,1906l6059,1906,6065,1908,6065,1906e" filled="t" fillcolor="#044F96" stroked="f">
                <v:path arrowok="t"/>
                <v:fill/>
              </v:shape>
              <v:shape style="position:absolute;left:5819;top:1425;width:1032;height:1215" coordorigin="5819,1425" coordsize="1032,1215" path="m5965,1425l5961,1494,5947,1514,5959,1532,5958,1557,5957,1579,5952,1580,5950,1589,5871,1760,5819,1811,5827,1819,5836,1819,5836,1824,5850,1828,5850,1897,6059,1897,6059,1828,6077,1824,6077,1819,6086,1819,6093,1811,6048,1759,5994,1636,5971,1579,5967,1579,5967,1522,5979,1515,5967,1509,5965,1425e" filled="t" fillcolor="#044F96" stroked="f">
                <v:path arrowok="t"/>
                <v:fill/>
              </v:shape>
            </v:group>
            <v:group style="position:absolute;left:5664;top:2270;width:314;height:370" coordorigin="5664,2270" coordsize="314,370">
              <v:shape style="position:absolute;left:5664;top:2270;width:314;height:370" coordorigin="5664,2270" coordsize="314,370" path="m5739,2414l5671,2414,5671,2416,5672,2417,5674,2418,5674,2453,5672,2453,5672,2456,5674,2457,5674,2640,5968,2640,5968,2538,5979,2538,5948,2478,5900,2478,5900,2476,5901,2476,5737,2476,5737,2456,5739,2456,5739,2455,5737,2454,5737,2417,5739,2417,5739,2414e" filled="t" fillcolor="#94D6DA" stroked="f">
                <v:path arrowok="t"/>
                <v:fill/>
              </v:shape>
              <v:shape style="position:absolute;left:5664;top:2270;width:314;height:370" coordorigin="5664,2270" coordsize="314,370" path="m5901,2474l5892,2474,5892,2476,5901,2476,5901,2474e" filled="t" fillcolor="#94D6DA" stroked="f">
                <v:path arrowok="t"/>
                <v:fill/>
              </v:shape>
              <v:shape style="position:absolute;left:5664;top:2270;width:314;height:370" coordorigin="5664,2270" coordsize="314,370" path="m5739,2456l5737,2456,5739,2458,5739,2456e" filled="t" fillcolor="#94D6DA" stroked="f">
                <v:path arrowok="t"/>
                <v:fill/>
              </v:shape>
              <v:shape style="position:absolute;left:5664;top:2270;width:314;height:370" coordorigin="5664,2270" coordsize="314,370" path="m5739,2417l5737,2417,5739,2417,5739,2417e" filled="t" fillcolor="#94D6DA" stroked="f">
                <v:path arrowok="t"/>
                <v:fill/>
              </v:shape>
              <v:shape style="position:absolute;left:5664;top:2270;width:314;height:370" coordorigin="5664,2270" coordsize="314,370" path="m5744,2390l5669,2390,5669,2392,5674,2393,5674,2414,5737,2414,5737,2393,5744,2390e" filled="t" fillcolor="#94D6DA" stroked="f">
                <v:path arrowok="t"/>
                <v:fill/>
              </v:shape>
              <v:shape style="position:absolute;left:5664;top:2270;width:314;height:370" coordorigin="5664,2270" coordsize="314,370" path="m5709,2270l5708,2293,5707,2296,5703,2297,5707,2300,5706,2313,5706,2317,5705,2317,5704,2320,5680,2372,5664,2388,5667,2390,5747,2390,5747,2388,5749,2387,5729,2362,5718,2337,5711,2320,5710,2317,5709,2317,5709,2300,5713,2298,5709,2296,5709,2270e" filled="t" fillcolor="#94D6DA" stroked="f">
                <v:path arrowok="t"/>
                <v:fill/>
              </v:shape>
            </v:group>
            <w10:wrap type="none"/>
          </v:group>
        </w:pic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Krankenhaus-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un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2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Altenheim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seelsorge,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20"/>
          <w:w w:val="100"/>
        </w:rPr>
        <w:t>T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elefon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5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und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Notfallseelsorge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10" w:after="0" w:line="130" w:lineRule="exact"/>
        <w:jc w:val="left"/>
        <w:rPr>
          <w:sz w:val="13"/>
          <w:szCs w:val="13"/>
        </w:rPr>
      </w:pPr>
      <w:rPr/>
      <w:r>
        <w:rPr/>
        <w:br w:type="column"/>
      </w:r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20"/>
        <w:jc w:val="left"/>
        <w:rPr>
          <w:rFonts w:ascii="Trebuchet MS" w:hAnsi="Trebuchet MS" w:cs="Trebuchet MS" w:eastAsia="Trebuchet MS"/>
          <w:sz w:val="17"/>
          <w:szCs w:val="17"/>
        </w:rPr>
      </w:pPr>
      <w:rPr/>
      <w:r>
        <w:rPr>
          <w:rFonts w:ascii="Trebuchet MS" w:hAnsi="Trebuchet MS" w:cs="Trebuchet MS" w:eastAsia="Trebuchet MS"/>
          <w:sz w:val="17"/>
          <w:szCs w:val="17"/>
          <w:color w:val="94D6DA"/>
          <w:spacing w:val="0"/>
          <w:w w:val="100"/>
          <w:b/>
          <w:bCs/>
        </w:rPr>
        <w:t>3</w:t>
      </w:r>
      <w:r>
        <w:rPr>
          <w:rFonts w:ascii="Trebuchet MS" w:hAnsi="Trebuchet MS" w:cs="Trebuchet MS" w:eastAsia="Trebuchet MS"/>
          <w:sz w:val="17"/>
          <w:szCs w:val="17"/>
          <w:color w:val="94D6DA"/>
          <w:spacing w:val="-8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7"/>
          <w:szCs w:val="17"/>
          <w:color w:val="94D6DA"/>
          <w:spacing w:val="-3"/>
          <w:w w:val="100"/>
          <w:b/>
          <w:bCs/>
        </w:rPr>
        <w:t>EURO</w:t>
      </w:r>
      <w:r>
        <w:rPr>
          <w:rFonts w:ascii="Trebuchet MS" w:hAnsi="Trebuchet MS" w:cs="Trebuchet MS" w:eastAsia="Trebuchet MS"/>
          <w:sz w:val="17"/>
          <w:szCs w:val="17"/>
          <w:color w:val="000000"/>
          <w:spacing w:val="0"/>
          <w:w w:val="100"/>
        </w:rPr>
      </w:r>
    </w:p>
    <w:p>
      <w:pPr>
        <w:spacing w:before="18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1" w:lineRule="auto"/>
        <w:ind w:right="85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KIRCHENMUSIK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  <w:b/>
          <w:bCs/>
        </w:rPr>
        <w:t>UN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  <w:b/>
          <w:bCs/>
        </w:rPr>
        <w:t>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6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KU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13"/>
          <w:w w:val="104"/>
          <w:b/>
          <w:bCs/>
        </w:rPr>
        <w:t>L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TUR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6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8" w:lineRule="auto"/>
        <w:ind w:right="-43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Chöre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2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Orcheste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22"/>
          <w:w w:val="104"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7"/>
          <w:w w:val="104"/>
        </w:rPr>
        <w:t>K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onzerte,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Theate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22"/>
          <w:w w:val="104"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Ausstellungen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5" w:after="0" w:line="130" w:lineRule="exact"/>
        <w:jc w:val="left"/>
        <w:rPr>
          <w:sz w:val="13"/>
          <w:szCs w:val="13"/>
        </w:rPr>
      </w:pPr>
      <w:rPr/>
      <w:r>
        <w:rPr/>
        <w:br w:type="column"/>
      </w:r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20"/>
        <w:jc w:val="left"/>
        <w:rPr>
          <w:rFonts w:ascii="Trebuchet MS" w:hAnsi="Trebuchet MS" w:cs="Trebuchet MS" w:eastAsia="Trebuchet MS"/>
          <w:sz w:val="17"/>
          <w:szCs w:val="17"/>
        </w:rPr>
      </w:pPr>
      <w:rPr/>
      <w:r>
        <w:rPr/>
        <w:pict>
          <v:group style="position:absolute;margin-left:180.393997pt;margin-top:-39.033901pt;width:25.096pt;height:32.153113pt;mso-position-horizontal-relative:page;mso-position-vertical-relative:paragraph;z-index:-254" coordorigin="3608,-781" coordsize="502,643">
            <v:shape style="position:absolute;left:3608;top:-781;width:502;height:643" coordorigin="3608,-781" coordsize="502,643" path="m3669,-711l3618,-711,3608,-703,3608,-146,3618,-138,4100,-138,4110,-146,4110,-185,3943,-185,3875,-250,3887,-265,3974,-265,4028,-312,4110,-312,4110,-341,3674,-341,3674,-376,4110,-376,4110,-405,3674,-405,3674,-440,4110,-440,4110,-469,3674,-469,3674,-504,4110,-504,4110,-533,3674,-533,3674,-569,4110,-569,4110,-615,3676,-615,3663,-621,3647,-640,3646,-653,3669,-711e" filled="t" fillcolor="#044F96" stroked="f">
              <v:path arrowok="t"/>
              <v:fill/>
            </v:shape>
            <v:shape style="position:absolute;left:3608;top:-781;width:502;height:643" coordorigin="3608,-781" coordsize="502,643" path="m4110,-312l4028,-312,4048,-302,3943,-185,4110,-185,4110,-312e" filled="t" fillcolor="#044F96" stroked="f">
              <v:path arrowok="t"/>
              <v:fill/>
            </v:shape>
            <v:shape style="position:absolute;left:3608;top:-781;width:502;height:643" coordorigin="3608,-781" coordsize="502,643" path="m3974,-265l3887,-265,3940,-235,3974,-265e" filled="t" fillcolor="#044F96" stroked="f">
              <v:path arrowok="t"/>
              <v:fill/>
            </v:shape>
            <v:shape style="position:absolute;left:3608;top:-781;width:502;height:643" coordorigin="3608,-781" coordsize="502,643" path="m4110,-376l3966,-376,3966,-341,4110,-341,4110,-376e" filled="t" fillcolor="#044F96" stroked="f">
              <v:path arrowok="t"/>
              <v:fill/>
            </v:shape>
            <v:shape style="position:absolute;left:3608;top:-781;width:502;height:643" coordorigin="3608,-781" coordsize="502,643" path="m4110,-440l4043,-440,4043,-405,4110,-405,4110,-440e" filled="t" fillcolor="#044F96" stroked="f">
              <v:path arrowok="t"/>
              <v:fill/>
            </v:shape>
            <v:shape style="position:absolute;left:3608;top:-781;width:502;height:643" coordorigin="3608,-781" coordsize="502,643" path="m4110,-504l3966,-504,3966,-469,4110,-469,4110,-504e" filled="t" fillcolor="#044F96" stroked="f">
              <v:path arrowok="t"/>
              <v:fill/>
            </v:shape>
            <v:shape style="position:absolute;left:3608;top:-781;width:502;height:643" coordorigin="3608,-781" coordsize="502,643" path="m4110,-569l4043,-569,4043,-533,4110,-533,4110,-569e" filled="t" fillcolor="#044F96" stroked="f">
              <v:path arrowok="t"/>
              <v:fill/>
            </v:shape>
            <v:shape style="position:absolute;left:3608;top:-781;width:502;height:643" coordorigin="3608,-781" coordsize="502,643" path="m4100,-711l4048,-711,4072,-653,4070,-640,4055,-621,4042,-615,4110,-615,4110,-703,4100,-711e" filled="t" fillcolor="#044F96" stroked="f">
              <v:path arrowok="t"/>
              <v:fill/>
            </v:shape>
            <v:shape style="position:absolute;left:3608;top:-781;width:502;height:643" coordorigin="3608,-781" coordsize="502,643" path="m4005,-723l3713,-723,3698,-714,3673,-652,3674,-647,3679,-640,3684,-638,4033,-638,4038,-640,4044,-647,4044,-652,4019,-714,4005,-723e" filled="t" fillcolor="#044F96" stroked="f">
              <v:path arrowok="t"/>
              <v:fill/>
            </v:shape>
            <v:shape style="position:absolute;left:3608;top:-781;width:502;height:643" coordorigin="3608,-781" coordsize="502,643" path="m3869,-781l3837,-774,3819,-759,3811,-744,3808,-730,3795,-723,3922,-723,3910,-730,3909,-734,3848,-734,3839,-742,3839,-761,3848,-769,3891,-769,3869,-781e" filled="t" fillcolor="#044F96" stroked="f">
              <v:path arrowok="t"/>
              <v:fill/>
            </v:shape>
            <v:shape style="position:absolute;left:3608;top:-781;width:502;height:643" coordorigin="3608,-781" coordsize="502,643" path="m3891,-769l3870,-769,3879,-761,3879,-742,3870,-734,3909,-734,3909,-738,3905,-750,3894,-768,3891,-769e" filled="t" fillcolor="#044F96" stroked="f">
              <v:path arrowok="t"/>
              <v:fill/>
            </v:shape>
          </v:group>
          <w10:wrap type="none"/>
        </w:pict>
      </w:r>
      <w:r>
        <w:rPr/>
        <w:pict>
          <v:group style="position:absolute;margin-left:114.557907pt;margin-top:-38.577187pt;width:23.64742pt;height:32.1591pt;mso-position-horizontal-relative:page;mso-position-vertical-relative:paragraph;z-index:-251" coordorigin="2291,-772" coordsize="473,643">
            <v:group style="position:absolute;left:2300;top:-613;width:431;height:418" coordorigin="2300,-613" coordsize="431,418">
              <v:shape style="position:absolute;left:2300;top:-613;width:431;height:418" coordorigin="2300,-613" coordsize="431,418" path="m2463,-613l2370,-613,2363,-593,2356,-574,2348,-556,2339,-539,2330,-522,2322,-505,2314,-487,2308,-468,2303,-448,2300,-426,2301,-400,2319,-334,2355,-284,2406,-249,2445,-234,2460,-195,2595,-195,2595,-230,2616,-236,2674,-263,2719,-305,2732,-323,2537,-323,2517,-323,2505,-323,2493,-324,2483,-325,2483,-328,2463,-328,2406,-357,2387,-426,2387,-432,2388,-448,2388,-451,2389,-471,2391,-494,2396,-546,2398,-575,2400,-605,2463,-613e" filled="t" fillcolor="#94D6DA" stroked="f">
                <v:path arrowok="t"/>
                <v:fill/>
              </v:shape>
            </v:group>
            <v:group style="position:absolute;left:2537;top:-613;width:197;height:290" coordorigin="2537,-613" coordsize="197,290">
              <v:shape style="position:absolute;left:2537;top:-613;width:197;height:290" coordorigin="2537,-613" coordsize="197,290" path="m2591,-613l2570,-613,2570,-325,2560,-324,2549,-323,2537,-323,2732,-323,2734,-328,2591,-328,2591,-613e" filled="t" fillcolor="#94D6DA" stroked="f">
                <v:path arrowok="t"/>
                <v:fill/>
              </v:shape>
            </v:group>
            <v:group style="position:absolute;left:2527;top:-613;width:2;height:290" coordorigin="2527,-613" coordsize="2,290">
              <v:shape style="position:absolute;left:2527;top:-613;width:2;height:290" coordorigin="2527,-613" coordsize="0,290" path="m2527,-613l2527,-323e" filled="f" stroked="t" strokeweight="1.113pt" strokecolor="#94D6DA">
                <v:path arrowok="t"/>
              </v:shape>
            </v:group>
            <v:group style="position:absolute;left:2591;top:-613;width:164;height:285" coordorigin="2591,-613" coordsize="164,285">
              <v:shape style="position:absolute;left:2591;top:-613;width:164;height:285" coordorigin="2591,-613" coordsize="164,285" path="m2685,-613l2654,-613,2656,-581,2659,-551,2661,-522,2664,-492,2666,-473,2667,-451,2668,-432,2668,-426,2650,-357,2596,-329,2591,-328,2734,-328,2741,-341,2748,-361,2753,-384,2755,-407,2753,-432,2738,-492,2713,-544,2705,-561,2697,-578,2690,-596,2685,-613e" filled="t" fillcolor="#94D6DA" stroked="f">
                <v:path arrowok="t"/>
                <v:fill/>
              </v:shape>
            </v:group>
            <v:group style="position:absolute;left:2473;top:-613;width:2;height:285" coordorigin="2473,-613" coordsize="2,285">
              <v:shape style="position:absolute;left:2473;top:-613;width:2;height:285" coordorigin="2473,-613" coordsize="0,285" path="m2473,-613l2473,-328e" filled="f" stroked="t" strokeweight="1.113pt" strokecolor="#94D6DA">
                <v:path arrowok="t"/>
              </v:shape>
            </v:group>
            <v:group style="position:absolute;left:2359;top:-625;width:333;height:2" coordorigin="2359,-625" coordsize="333,2">
              <v:shape style="position:absolute;left:2359;top:-625;width:333;height:2" coordorigin="2359,-625" coordsize="333,0" path="m2359,-625l2692,-625e" filled="f" stroked="t" strokeweight="1.366pt" strokecolor="#94D6DA">
                <v:path arrowok="t"/>
              </v:shape>
            </v:group>
            <v:group style="position:absolute;left:2370;top:-669;width:33;height:31" coordorigin="2370,-669" coordsize="33,31">
              <v:shape style="position:absolute;left:2370;top:-669;width:33;height:31" coordorigin="2370,-669" coordsize="33,31" path="m2402,-669l2370,-669,2376,-665,2376,-655,2376,-652,2375,-646,2374,-638,2402,-638,2402,-646,2402,-653,2402,-665,2402,-669e" filled="t" fillcolor="#94D6DA" stroked="f">
                <v:path arrowok="t"/>
                <v:fill/>
              </v:shape>
            </v:group>
            <v:group style="position:absolute;left:2452;top:-722;width:43;height:84" coordorigin="2452,-722" coordsize="43,84">
              <v:shape style="position:absolute;left:2452;top:-722;width:43;height:84" coordorigin="2452,-722" coordsize="43,84" path="m2479,-722l2467,-722,2462,-720,2454,-712,2452,-707,2452,-695,2454,-689,2459,-684,2463,-682,2463,-638,2483,-638,2483,-682,2487,-684,2492,-689,2494,-695,2494,-707,2492,-712,2484,-720,2479,-722e" filled="t" fillcolor="#94D6DA" stroked="f">
                <v:path arrowok="t"/>
                <v:fill/>
              </v:shape>
            </v:group>
            <v:group style="position:absolute;left:2506;top:-762;width:43;height:124" coordorigin="2506,-762" coordsize="43,124">
              <v:shape style="position:absolute;left:2506;top:-762;width:43;height:124" coordorigin="2506,-762" coordsize="43,124" path="m2533,-762l2521,-762,2516,-760,2508,-752,2506,-747,2506,-735,2508,-730,2513,-724,2515,-723,2517,-722,2517,-638,2537,-638,2537,-722,2541,-724,2546,-730,2549,-735,2549,-747,2546,-752,2538,-760,2533,-762e" filled="t" fillcolor="#94D6DA" stroked="f">
                <v:path arrowok="t"/>
                <v:fill/>
              </v:shape>
            </v:group>
            <v:group style="position:absolute;left:2559;top:-722;width:43;height:84" coordorigin="2559,-722" coordsize="43,84">
              <v:shape style="position:absolute;left:2559;top:-722;width:43;height:84" coordorigin="2559,-722" coordsize="43,84" path="m2586,-722l2559,-695,2561,-689,2567,-684,2570,-682,2570,-638,2591,-638,2591,-682,2594,-684,2600,-689,2602,-695,2602,-707,2600,-712,2592,-720,2586,-722e" filled="t" fillcolor="#94D6DA" stroked="f">
                <v:path arrowok="t"/>
                <v:fill/>
              </v:shape>
            </v:group>
            <v:group style="position:absolute;left:2591;top:-719;width:141;height:81" coordorigin="2591,-719" coordsize="141,81">
              <v:shape style="position:absolute;left:2591;top:-719;width:141;height:81" coordorigin="2591,-719" coordsize="141,81" path="m2690,-719l2653,-663,2653,-648,2653,-638,2591,-638,2680,-638,2679,-646,2679,-652,2679,-655,2678,-665,2686,-678,2731,-678,2729,-691,2723,-704,2714,-713,2702,-718,2690,-719e" filled="t" fillcolor="#94D6DA" stroked="f">
                <v:path arrowok="t"/>
                <v:fill/>
              </v:shape>
            </v:group>
            <v:group style="position:absolute;left:2686;top:-678;width:46;height:32" coordorigin="2686,-678" coordsize="46,32">
              <v:shape style="position:absolute;left:2686;top:-678;width:46;height:32" coordorigin="2686,-678" coordsize="46,32" path="m2731,-678l2686,-678,2687,-662,2698,-648,2714,-647,2729,-655,2732,-675,2731,-678e" filled="t" fillcolor="#94D6DA" stroked="f">
                <v:path arrowok="t"/>
                <v:fill/>
              </v:shape>
            </v:group>
            <v:group style="position:absolute;left:2319;top:-721;width:83;height:74" coordorigin="2319,-721" coordsize="83,74">
              <v:shape style="position:absolute;left:2319;top:-721;width:83;height:74" coordorigin="2319,-721" coordsize="83,74" path="m2356,-721l2343,-717,2332,-710,2323,-699,2319,-685,2319,-682,2320,-668,2329,-653,2345,-647,2360,-652,2370,-669,2402,-669,2400,-685,2393,-702,2383,-713,2370,-719,2356,-721e" filled="t" fillcolor="#94D6DA" stroked="f">
                <v:path arrowok="t"/>
                <v:fill/>
              </v:shape>
            </v:group>
            <v:group style="position:absolute;left:2402;top:-182;width:250;height:44" coordorigin="2402,-182" coordsize="250,44">
              <v:shape style="position:absolute;left:2402;top:-182;width:250;height:44" coordorigin="2402,-182" coordsize="250,44" path="m2642,-182l2412,-182,2402,-171,2402,-138,2652,-138,2652,-171,2642,-182e" filled="t" fillcolor="#94D6DA" stroked="f">
                <v:path arrowok="t"/>
                <v:fill/>
              </v:shape>
            </v:group>
            <w10:wrap type="none"/>
          </v:group>
        </w:pict>
      </w:r>
      <w:r>
        <w:rPr>
          <w:rFonts w:ascii="Trebuchet MS" w:hAnsi="Trebuchet MS" w:cs="Trebuchet MS" w:eastAsia="Trebuchet MS"/>
          <w:sz w:val="17"/>
          <w:szCs w:val="17"/>
          <w:color w:val="044F96"/>
          <w:spacing w:val="-3"/>
          <w:w w:val="100"/>
          <w:b/>
          <w:bCs/>
        </w:rPr>
        <w:t>1</w:t>
      </w:r>
      <w:r>
        <w:rPr>
          <w:rFonts w:ascii="Trebuchet MS" w:hAnsi="Trebuchet MS" w:cs="Trebuchet MS" w:eastAsia="Trebuchet MS"/>
          <w:sz w:val="17"/>
          <w:szCs w:val="17"/>
          <w:color w:val="044F96"/>
          <w:spacing w:val="0"/>
          <w:w w:val="100"/>
          <w:b/>
          <w:bCs/>
        </w:rPr>
        <w:t>0</w:t>
      </w:r>
      <w:r>
        <w:rPr>
          <w:rFonts w:ascii="Trebuchet MS" w:hAnsi="Trebuchet MS" w:cs="Trebuchet MS" w:eastAsia="Trebuchet MS"/>
          <w:sz w:val="17"/>
          <w:szCs w:val="17"/>
          <w:color w:val="044F96"/>
          <w:spacing w:val="-9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7"/>
          <w:szCs w:val="17"/>
          <w:color w:val="044F96"/>
          <w:spacing w:val="-3"/>
          <w:w w:val="100"/>
          <w:b/>
          <w:bCs/>
        </w:rPr>
        <w:t>EURO</w:t>
      </w:r>
      <w:r>
        <w:rPr>
          <w:rFonts w:ascii="Trebuchet MS" w:hAnsi="Trebuchet MS" w:cs="Trebuchet MS" w:eastAsia="Trebuchet MS"/>
          <w:sz w:val="17"/>
          <w:szCs w:val="17"/>
          <w:color w:val="000000"/>
          <w:spacing w:val="0"/>
          <w:w w:val="100"/>
        </w:rPr>
      </w:r>
    </w:p>
    <w:p>
      <w:pPr>
        <w:spacing w:before="2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241" w:lineRule="auto"/>
        <w:ind w:right="12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  <w:b/>
          <w:bCs/>
        </w:rPr>
        <w:t>LEITUN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  <w:b/>
          <w:bCs/>
        </w:rPr>
        <w:t>G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7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UND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VE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9"/>
          <w:w w:val="104"/>
          <w:b/>
          <w:bCs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10"/>
          <w:w w:val="104"/>
          <w:b/>
          <w:bCs/>
        </w:rPr>
        <w:t>W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A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13"/>
          <w:w w:val="104"/>
          <w:b/>
          <w:bCs/>
        </w:rPr>
        <w:t>L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TUNG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6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8" w:lineRule="auto"/>
        <w:ind w:right="-43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Zentral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8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Auf-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gabe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0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wi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4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die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7"/>
          <w:w w:val="104"/>
        </w:rPr>
        <w:t>K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irchenleitung,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8"/>
          <w:w w:val="104"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echnungsprü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fung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8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9"/>
          <w:w w:val="104"/>
        </w:rPr>
        <w:t>P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ersonal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verwaltung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10" w:after="0" w:line="130" w:lineRule="exact"/>
        <w:jc w:val="left"/>
        <w:rPr>
          <w:sz w:val="13"/>
          <w:szCs w:val="13"/>
        </w:rPr>
      </w:pPr>
      <w:rPr/>
      <w:r>
        <w:rPr/>
        <w:br w:type="column"/>
      </w:r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20"/>
        <w:jc w:val="left"/>
        <w:rPr>
          <w:rFonts w:ascii="Trebuchet MS" w:hAnsi="Trebuchet MS" w:cs="Trebuchet MS" w:eastAsia="Trebuchet MS"/>
          <w:sz w:val="17"/>
          <w:szCs w:val="17"/>
        </w:rPr>
      </w:pPr>
      <w:rPr/>
      <w:r>
        <w:rPr/>
        <w:pict>
          <v:group style="position:absolute;margin-left:243.449005pt;margin-top:-32.744614pt;width:32.26pt;height:26.57pt;mso-position-horizontal-relative:page;mso-position-vertical-relative:paragraph;z-index:-253" coordorigin="4869,-655" coordsize="645,531">
            <v:shape style="position:absolute;left:4869;top:-655;width:645;height:531" coordorigin="4869,-655" coordsize="645,531" path="m4896,-286l4887,-270,4885,-252,4891,-233,5216,-123,5239,-134,5209,-134,5206,-153,5209,-173,4896,-286e" filled="t" fillcolor="#82CA9C" stroked="f">
              <v:path arrowok="t"/>
              <v:fill/>
            </v:shape>
            <v:shape style="position:absolute;left:4869;top:-655;width:645;height:531" coordorigin="4869,-655" coordsize="645,531" path="m5411,-223l5209,-134,5239,-134,5424,-215,5423,-219,5411,-223e" filled="t" fillcolor="#82CA9C" stroked="f">
              <v:path arrowok="t"/>
              <v:fill/>
            </v:shape>
            <v:shape style="position:absolute;left:4869;top:-655;width:645;height:531" coordorigin="4869,-655" coordsize="645,531" path="m4894,-356l4886,-340,4884,-322,4890,-303,5214,-194,5238,-204,5208,-204,5205,-224,5207,-243,4894,-356e" filled="t" fillcolor="#82CA9C" stroked="f">
              <v:path arrowok="t"/>
              <v:fill/>
            </v:shape>
            <v:shape style="position:absolute;left:4869;top:-655;width:645;height:531" coordorigin="4869,-655" coordsize="645,531" path="m5410,-293l5208,-204,5238,-204,5423,-286,5422,-289,5415,-291,5410,-293e" filled="t" fillcolor="#82CA9C" stroked="f">
              <v:path arrowok="t"/>
              <v:fill/>
            </v:shape>
            <v:shape style="position:absolute;left:4869;top:-655;width:645;height:531" coordorigin="4869,-655" coordsize="645,531" path="m4896,-426l4887,-410,4886,-394,4885,-392,4891,-373,5216,-263,5240,-274,5209,-274,5206,-293,5209,-313,4896,-426e" filled="t" fillcolor="#82CA9C" stroked="f">
              <v:path arrowok="t"/>
              <v:fill/>
            </v:shape>
            <v:shape style="position:absolute;left:4869;top:-655;width:645;height:531" coordorigin="4869,-655" coordsize="645,531" path="m5411,-363l5209,-274,5240,-274,5424,-355,5423,-359,5411,-363e" filled="t" fillcolor="#82CA9C" stroked="f">
              <v:path arrowok="t"/>
              <v:fill/>
            </v:shape>
            <v:shape style="position:absolute;left:4869;top:-655;width:645;height:531" coordorigin="4869,-655" coordsize="645,531" path="m5003,-473l4902,-429,5220,-327,5343,-381,5344,-392,5182,-392,5164,-392,5092,-398,5025,-418,5004,-444,5003,-473e" filled="t" fillcolor="#82CA9C" stroked="f">
              <v:path arrowok="t"/>
              <v:fill/>
            </v:shape>
            <v:shape style="position:absolute;left:4869;top:-655;width:645;height:531" coordorigin="4869,-655" coordsize="645,531" path="m5440,-593l5152,-593,5162,-592,5371,-557,5373,-555,5373,-492,5371,-492,5369,-490,5369,-480,5368,-476,5373,-474,5372,-471,5372,-461,5369,-459,5369,-455,5358,-389,5375,-383,5400,-385,5396,-459,5393,-461,5393,-464,5392,-471,5392,-474,5396,-475,5396,-480,5396,-488,5396,-490,5393,-492,5391,-492,5391,-537,5510,-568,5513,-569,5514,-571,5510,-572,5440,-593e" filled="t" fillcolor="#82CA9C" stroked="f">
              <v:path arrowok="t"/>
              <v:fill/>
            </v:shape>
            <v:shape style="position:absolute;left:4869;top:-655;width:645;height:531" coordorigin="4869,-655" coordsize="645,531" path="m5337,-446l5274,-402,5201,-393,5182,-392,5344,-392,5352,-441,5337,-446e" filled="t" fillcolor="#82CA9C" stroked="f">
              <v:path arrowok="t"/>
              <v:fill/>
            </v:shape>
            <v:shape style="position:absolute;left:4869;top:-655;width:645;height:531" coordorigin="4869,-655" coordsize="645,531" path="m5018,-527l5018,-450,5072,-416,5148,-406,5176,-406,5204,-407,5278,-418,5323,-450,5323,-485,5110,-485,5097,-485,5084,-492,5018,-527e" filled="t" fillcolor="#82CA9C" stroked="f">
              <v:path arrowok="t"/>
              <v:fill/>
            </v:shape>
            <v:shape style="position:absolute;left:4869;top:-655;width:645;height:531" coordorigin="4869,-655" coordsize="645,531" path="m5323,-522l5110,-485,5323,-485,5323,-522e" filled="t" fillcolor="#82CA9C" stroked="f">
              <v:path arrowok="t"/>
              <v:fill/>
            </v:shape>
            <v:shape style="position:absolute;left:4869;top:-655;width:645;height:531" coordorigin="4869,-655" coordsize="645,531" path="m5224,-655l4879,-626,4869,-625,4870,-620,4874,-619,5100,-499,5109,-499,5353,-541,5360,-545,5359,-547,5355,-548,5149,-581,5152,-593,5440,-593,5228,-655,5224,-655e" filled="t" fillcolor="#82CA9C" stroked="f">
              <v:path arrowok="t"/>
              <v:fill/>
            </v:shape>
          </v:group>
          <w10:wrap type="none"/>
        </w:pict>
      </w:r>
      <w:r>
        <w:rPr>
          <w:rFonts w:ascii="Trebuchet MS" w:hAnsi="Trebuchet MS" w:cs="Trebuchet MS" w:eastAsia="Trebuchet MS"/>
          <w:sz w:val="17"/>
          <w:szCs w:val="17"/>
          <w:color w:val="82CA9C"/>
          <w:spacing w:val="-3"/>
          <w:w w:val="100"/>
          <w:b/>
          <w:bCs/>
        </w:rPr>
        <w:t>1</w:t>
      </w:r>
      <w:r>
        <w:rPr>
          <w:rFonts w:ascii="Trebuchet MS" w:hAnsi="Trebuchet MS" w:cs="Trebuchet MS" w:eastAsia="Trebuchet MS"/>
          <w:sz w:val="17"/>
          <w:szCs w:val="17"/>
          <w:color w:val="82CA9C"/>
          <w:spacing w:val="0"/>
          <w:w w:val="100"/>
          <w:b/>
          <w:bCs/>
        </w:rPr>
        <w:t>2</w:t>
      </w:r>
      <w:r>
        <w:rPr>
          <w:rFonts w:ascii="Trebuchet MS" w:hAnsi="Trebuchet MS" w:cs="Trebuchet MS" w:eastAsia="Trebuchet MS"/>
          <w:sz w:val="17"/>
          <w:szCs w:val="17"/>
          <w:color w:val="82CA9C"/>
          <w:spacing w:val="-9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7"/>
          <w:szCs w:val="17"/>
          <w:color w:val="82CA9C"/>
          <w:spacing w:val="-3"/>
          <w:w w:val="100"/>
          <w:b/>
          <w:bCs/>
        </w:rPr>
        <w:t>EURO</w:t>
      </w:r>
      <w:r>
        <w:rPr>
          <w:rFonts w:ascii="Trebuchet MS" w:hAnsi="Trebuchet MS" w:cs="Trebuchet MS" w:eastAsia="Trebuchet MS"/>
          <w:sz w:val="17"/>
          <w:szCs w:val="17"/>
          <w:color w:val="000000"/>
          <w:spacing w:val="0"/>
          <w:w w:val="100"/>
        </w:rPr>
      </w:r>
    </w:p>
    <w:p>
      <w:pPr>
        <w:spacing w:before="18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1" w:lineRule="auto"/>
        <w:ind w:right="168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  <w:b/>
          <w:bCs/>
        </w:rPr>
        <w:t>BILDUN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  <w:b/>
          <w:bCs/>
        </w:rPr>
        <w:t>G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7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UND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ERZIEHUNG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1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48" w:lineRule="auto"/>
        <w:ind w:right="-43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8"/>
          <w:w w:val="104"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eligionsunter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richt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9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Erwachse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nenbildung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24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Sch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2"/>
          <w:w w:val="104"/>
        </w:rPr>
        <w:t>u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len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5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Hochschulen,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Büchereien,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9"/>
          <w:w w:val="104"/>
        </w:rPr>
        <w:t>W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eiterbildungen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1" w:after="0" w:line="160" w:lineRule="exact"/>
        <w:jc w:val="left"/>
        <w:rPr>
          <w:sz w:val="16"/>
          <w:szCs w:val="16"/>
        </w:rPr>
      </w:pPr>
      <w:rPr/>
      <w:r>
        <w:rPr/>
        <w:br w:type="column"/>
      </w:r>
      <w:r>
        <w:rPr>
          <w:sz w:val="16"/>
          <w:szCs w:val="16"/>
        </w:rPr>
      </w:r>
    </w:p>
    <w:p>
      <w:pPr>
        <w:spacing w:before="0" w:after="0" w:line="248" w:lineRule="auto"/>
        <w:ind w:right="1049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/>
        <w:pict>
          <v:group style="position:absolute;margin-left:330.022614pt;margin-top:82.106598pt;width:44.273pt;height:18.219pt;mso-position-horizontal-relative:page;mso-position-vertical-relative:paragraph;z-index:-252" coordorigin="6600,1642" coordsize="885,364">
            <v:shape style="position:absolute;left:6600;top:1642;width:885;height:364" coordorigin="6600,1642" coordsize="885,364" path="m6600,1642l6600,2007,7486,2007e" filled="f" stroked="t" strokeweight=".924pt" strokecolor="#717EBD">
              <v:path arrowok="t"/>
            </v:shape>
          </v:group>
          <w10:wrap type="none"/>
        </w:pic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Gottesdienst,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9"/>
          <w:w w:val="100"/>
        </w:rPr>
        <w:t>P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ersona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l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6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i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den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Gemeinde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22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inkl.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Pfarrerinne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25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und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Pfarre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22"/>
          <w:w w:val="100"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4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Gemein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dediakoninnen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un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5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-diakone,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Gruppe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6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und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Kreis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0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i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der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Gemeinde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8400" w:h="11920"/>
          <w:pgMar w:top="160" w:bottom="280" w:left="460" w:right="160"/>
          <w:cols w:num="5" w:equalWidth="0">
            <w:col w:w="1496" w:space="321"/>
            <w:col w:w="1025" w:space="303"/>
            <w:col w:w="885" w:space="377"/>
            <w:col w:w="1044" w:space="246"/>
            <w:col w:w="2083"/>
          </w:cols>
        </w:sectPr>
      </w:pPr>
      <w:rPr/>
    </w:p>
    <w:p>
      <w:pPr>
        <w:spacing w:before="7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6" w:after="0" w:line="340" w:lineRule="exact"/>
        <w:ind w:left="5103" w:right="-20"/>
        <w:jc w:val="left"/>
        <w:rPr>
          <w:rFonts w:ascii="Trebuchet MS" w:hAnsi="Trebuchet MS" w:cs="Trebuchet MS" w:eastAsia="Trebuchet MS"/>
          <w:sz w:val="30"/>
          <w:szCs w:val="30"/>
        </w:rPr>
      </w:pPr>
      <w:rPr/>
      <w:r>
        <w:rPr>
          <w:rFonts w:ascii="Trebuchet MS" w:hAnsi="Trebuchet MS" w:cs="Trebuchet MS" w:eastAsia="Trebuchet MS"/>
          <w:sz w:val="30"/>
          <w:szCs w:val="30"/>
          <w:color w:val="FFFFFF"/>
          <w:spacing w:val="-26"/>
          <w:w w:val="100"/>
          <w:b/>
          <w:bCs/>
          <w:position w:val="-1"/>
        </w:rPr>
        <w:t>1</w:t>
      </w:r>
      <w:r>
        <w:rPr>
          <w:rFonts w:ascii="Trebuchet MS" w:hAnsi="Trebuchet MS" w:cs="Trebuchet MS" w:eastAsia="Trebuchet MS"/>
          <w:sz w:val="30"/>
          <w:szCs w:val="30"/>
          <w:color w:val="FFFFFF"/>
          <w:spacing w:val="5"/>
          <w:w w:val="100"/>
          <w:b/>
          <w:bCs/>
          <w:position w:val="-1"/>
        </w:rPr>
        <w:t>0</w:t>
      </w:r>
      <w:r>
        <w:rPr>
          <w:rFonts w:ascii="Trebuchet MS" w:hAnsi="Trebuchet MS" w:cs="Trebuchet MS" w:eastAsia="Trebuchet MS"/>
          <w:sz w:val="30"/>
          <w:szCs w:val="30"/>
          <w:color w:val="FFFFFF"/>
          <w:spacing w:val="0"/>
          <w:w w:val="100"/>
          <w:b/>
          <w:bCs/>
          <w:position w:val="-1"/>
        </w:rPr>
        <w:t>0</w:t>
      </w:r>
      <w:r>
        <w:rPr>
          <w:rFonts w:ascii="Trebuchet MS" w:hAnsi="Trebuchet MS" w:cs="Trebuchet MS" w:eastAsia="Trebuchet MS"/>
          <w:sz w:val="30"/>
          <w:szCs w:val="30"/>
          <w:color w:val="FFFFFF"/>
          <w:spacing w:val="19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30"/>
          <w:szCs w:val="30"/>
          <w:color w:val="FFFFFF"/>
          <w:spacing w:val="-3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30"/>
          <w:szCs w:val="30"/>
          <w:color w:val="FFFFFF"/>
          <w:spacing w:val="1"/>
          <w:w w:val="100"/>
          <w:b/>
          <w:bCs/>
          <w:position w:val="-1"/>
        </w:rPr>
        <w:t>U</w:t>
      </w:r>
      <w:r>
        <w:rPr>
          <w:rFonts w:ascii="Trebuchet MS" w:hAnsi="Trebuchet MS" w:cs="Trebuchet MS" w:eastAsia="Trebuchet MS"/>
          <w:sz w:val="30"/>
          <w:szCs w:val="30"/>
          <w:color w:val="FFFFFF"/>
          <w:spacing w:val="-2"/>
          <w:w w:val="100"/>
          <w:b/>
          <w:bCs/>
          <w:position w:val="-1"/>
        </w:rPr>
        <w:t>R</w:t>
      </w:r>
      <w:r>
        <w:rPr>
          <w:rFonts w:ascii="Trebuchet MS" w:hAnsi="Trebuchet MS" w:cs="Trebuchet MS" w:eastAsia="Trebuchet MS"/>
          <w:sz w:val="30"/>
          <w:szCs w:val="30"/>
          <w:color w:val="FFFFFF"/>
          <w:spacing w:val="0"/>
          <w:w w:val="100"/>
          <w:b/>
          <w:bCs/>
          <w:position w:val="-1"/>
        </w:rPr>
        <w:t>O</w:t>
      </w:r>
      <w:r>
        <w:rPr>
          <w:rFonts w:ascii="Trebuchet MS" w:hAnsi="Trebuchet MS" w:cs="Trebuchet MS" w:eastAsia="Trebuchet MS"/>
          <w:sz w:val="30"/>
          <w:szCs w:val="30"/>
          <w:color w:val="FFFFFF"/>
          <w:spacing w:val="23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3"/>
          <w:w w:val="102"/>
          <w:b/>
          <w:bCs/>
          <w:position w:val="-1"/>
        </w:rPr>
        <w:t>M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0"/>
          <w:w w:val="102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1"/>
          <w:w w:val="102"/>
          <w:b/>
          <w:bCs/>
          <w:position w:val="-1"/>
        </w:rPr>
        <w:t>I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2"/>
          <w:w w:val="102"/>
          <w:b/>
          <w:bCs/>
          <w:position w:val="-1"/>
        </w:rPr>
        <w:t>N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1"/>
          <w:w w:val="102"/>
          <w:b/>
          <w:bCs/>
          <w:position w:val="-1"/>
        </w:rPr>
        <w:t>ER</w:t>
      </w:r>
      <w:r>
        <w:rPr>
          <w:rFonts w:ascii="Trebuchet MS" w:hAnsi="Trebuchet MS" w:cs="Trebuchet MS" w:eastAsia="Trebuchet MS"/>
          <w:sz w:val="30"/>
          <w:szCs w:val="30"/>
          <w:color w:val="000000"/>
          <w:spacing w:val="0"/>
          <w:w w:val="100"/>
          <w:position w:val="0"/>
        </w:rPr>
      </w:r>
    </w:p>
    <w:p>
      <w:pPr>
        <w:spacing w:before="3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jc w:val="left"/>
        <w:spacing w:after="0"/>
        <w:sectPr>
          <w:type w:val="continuous"/>
          <w:pgSz w:w="8400" w:h="11920"/>
          <w:pgMar w:top="160" w:bottom="280" w:left="460" w:right="160"/>
        </w:sectPr>
      </w:pPr>
      <w:rPr/>
    </w:p>
    <w:p>
      <w:pPr>
        <w:spacing w:before="33" w:after="0" w:line="305" w:lineRule="auto"/>
        <w:ind w:left="121" w:right="-53"/>
        <w:jc w:val="both"/>
        <w:rPr>
          <w:rFonts w:ascii="Cambria" w:hAnsi="Cambria" w:cs="Cambria" w:eastAsia="Cambria"/>
          <w:sz w:val="19"/>
          <w:szCs w:val="19"/>
        </w:rPr>
      </w:pPr>
      <w:rPr/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3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5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-6"/>
          <w:w w:val="105"/>
        </w:rPr>
        <w:t>v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angelisch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21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en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agier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2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sich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Seelso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ge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3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Dia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onie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3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Jugenda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bei</w:t>
      </w:r>
      <w:r>
        <w:rPr>
          <w:rFonts w:ascii="Cambria" w:hAnsi="Cambria" w:cs="Cambria" w:eastAsia="Cambria"/>
          <w:sz w:val="19"/>
          <w:szCs w:val="19"/>
          <w:color w:val="58595B"/>
          <w:spacing w:val="1"/>
          <w:w w:val="105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Lebensbe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5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leitung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Bildung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3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w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elt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w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ei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5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Entwicklungsa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bei</w:t>
      </w:r>
      <w:r>
        <w:rPr>
          <w:rFonts w:ascii="Cambria" w:hAnsi="Cambria" w:cs="Cambria" w:eastAsia="Cambria"/>
          <w:sz w:val="19"/>
          <w:szCs w:val="19"/>
          <w:color w:val="58595B"/>
          <w:spacing w:val="1"/>
          <w:w w:val="105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21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8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ultu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58595B"/>
          <w:spacing w:val="3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U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m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w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el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5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schutz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3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Viel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al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is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3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erstaunlic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und</w:t>
      </w:r>
      <w:r>
        <w:rPr>
          <w:rFonts w:ascii="Cambria" w:hAnsi="Cambria" w:cs="Cambria" w:eastAsia="Cambria"/>
          <w:sz w:val="19"/>
          <w:szCs w:val="19"/>
          <w:color w:val="000000"/>
          <w:spacing w:val="0"/>
          <w:w w:val="100"/>
        </w:rPr>
      </w:r>
    </w:p>
    <w:p>
      <w:pPr>
        <w:spacing w:before="33" w:after="0" w:line="305" w:lineRule="auto"/>
        <w:ind w:right="353"/>
        <w:jc w:val="both"/>
        <w:rPr>
          <w:rFonts w:ascii="Cambria" w:hAnsi="Cambria" w:cs="Cambria" w:eastAsia="Cambria"/>
          <w:sz w:val="19"/>
          <w:szCs w:val="19"/>
        </w:rPr>
      </w:pPr>
      <w:rPr/>
      <w:r>
        <w:rPr/>
        <w:br w:type="column"/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gib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nu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dan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1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eine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1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6"/>
          <w:w w:val="105"/>
        </w:rPr>
        <w:t>v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lässlichen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Finanzierung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: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1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chens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5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eue</w:t>
      </w:r>
      <w:r>
        <w:rPr>
          <w:rFonts w:ascii="Cambria" w:hAnsi="Cambria" w:cs="Cambria" w:eastAsia="Cambria"/>
          <w:sz w:val="19"/>
          <w:szCs w:val="19"/>
          <w:color w:val="58595B"/>
          <w:spacing w:val="-23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.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Sie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äg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3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w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esentlic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2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zu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19"/>
          <w:szCs w:val="19"/>
          <w:color w:val="58595B"/>
          <w:spacing w:val="3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Wi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6"/>
          <w:w w:val="100"/>
        </w:rPr>
        <w:t>v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o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3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che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be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ermö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lich</w:t>
      </w:r>
      <w:r>
        <w:rPr>
          <w:rFonts w:ascii="Cambria" w:hAnsi="Cambria" w:cs="Cambria" w:eastAsia="Cambria"/>
          <w:sz w:val="19"/>
          <w:szCs w:val="19"/>
          <w:color w:val="58595B"/>
          <w:spacing w:val="1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3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das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1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fü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Men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sche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lebba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3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is</w:t>
      </w:r>
      <w:r>
        <w:rPr>
          <w:rFonts w:ascii="Cambria" w:hAnsi="Cambria" w:cs="Cambria" w:eastAsia="Cambria"/>
          <w:sz w:val="19"/>
          <w:szCs w:val="19"/>
          <w:color w:val="58595B"/>
          <w:spacing w:val="1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19"/>
          <w:szCs w:val="19"/>
          <w:color w:val="58595B"/>
          <w:spacing w:val="1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Wi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1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au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19"/>
          <w:szCs w:val="19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ein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1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ande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e</w:t>
      </w:r>
      <w:r>
        <w:rPr>
          <w:rFonts w:ascii="Cambria" w:hAnsi="Cambria" w:cs="Cambria" w:eastAsia="Cambria"/>
          <w:sz w:val="19"/>
          <w:szCs w:val="19"/>
          <w:color w:val="000000"/>
          <w:spacing w:val="0"/>
          <w:w w:val="100"/>
        </w:rPr>
      </w:r>
    </w:p>
    <w:p>
      <w:pPr>
        <w:jc w:val="both"/>
        <w:spacing w:after="0"/>
        <w:sectPr>
          <w:type w:val="continuous"/>
          <w:pgSz w:w="8400" w:h="11920"/>
          <w:pgMar w:top="160" w:bottom="280" w:left="460" w:right="160"/>
          <w:cols w:num="2" w:equalWidth="0">
            <w:col w:w="3573" w:space="339"/>
            <w:col w:w="3868"/>
          </w:cols>
        </w:sectPr>
      </w:pPr>
      <w:rPr/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5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240" w:lineRule="auto"/>
        <w:ind w:left="2332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width:28.835214pt;height:28.875pt;mso-position-horizontal-relative:char;mso-position-vertical-relative:line" type="#_x0000_t75">
            <v:imagedata r:id="rId5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jc w:val="left"/>
        <w:spacing w:after="0"/>
        <w:sectPr>
          <w:pgSz w:w="8400" w:h="11920"/>
          <w:pgMar w:top="1080" w:bottom="280" w:left="0" w:right="740"/>
        </w:sectPr>
      </w:pPr>
      <w:rPr/>
    </w:p>
    <w:p>
      <w:pPr>
        <w:spacing w:before="86" w:after="0" w:line="192" w:lineRule="exact"/>
        <w:ind w:left="1074" w:right="-65"/>
        <w:jc w:val="left"/>
        <w:rPr>
          <w:rFonts w:ascii="Trebuchet MS" w:hAnsi="Trebuchet MS" w:cs="Trebuchet MS" w:eastAsia="Trebuchet MS"/>
          <w:sz w:val="17"/>
          <w:szCs w:val="17"/>
        </w:rPr>
      </w:pPr>
      <w:rPr/>
      <w:r>
        <w:rPr/>
        <w:pict>
          <v:group style="position:absolute;margin-left:0pt;margin-top:8.929099pt;width:377.981pt;height:299.323997pt;mso-position-horizontal-relative:page;mso-position-vertical-relative:paragraph;z-index:-249" coordorigin="0,179" coordsize="7560,5986">
            <v:group style="position:absolute;left:5659;top:2577;width:7;height:5" coordorigin="5659,2577" coordsize="7,5">
              <v:shape style="position:absolute;left:5659;top:2577;width:7;height:5" coordorigin="5659,2577" coordsize="7,5" path="m5666,2577l5664,2578,5661,2580,5659,2581,5660,2582,5664,2579,5666,2577e" filled="t" fillcolor="#00AEEF" stroked="f">
                <v:path arrowok="t"/>
                <v:fill/>
              </v:shape>
            </v:group>
            <v:group style="position:absolute;left:7059;top:189;width:490;height:1265" coordorigin="7059,189" coordsize="490,1265">
              <v:shape style="position:absolute;left:7059;top:189;width:490;height:1265" coordorigin="7059,189" coordsize="490,1265" path="m7550,987l7059,1453,7550,1120,7550,987e" filled="t" fillcolor="#BCD85F" stroked="f">
                <v:path arrowok="t"/>
                <v:fill/>
              </v:shape>
            </v:group>
            <v:group style="position:absolute;left:5436;top:516;width:2114;height:2131" coordorigin="5436,516" coordsize="2114,2131">
              <v:shape style="position:absolute;left:5436;top:516;width:2114;height:2131" coordorigin="5436,516" coordsize="2114,2131" path="m7550,1101l6511,1847,5436,2647,5691,2506,6080,2299,6592,2035,7217,1719,7550,1555,7550,1101e" filled="t" fillcolor="#FFF450" stroked="f">
                <v:path arrowok="t"/>
                <v:fill/>
              </v:shape>
            </v:group>
            <v:group style="position:absolute;left:4106;top:3451;width:2;height:2" coordorigin="4106,3451" coordsize="2,2">
              <v:shape style="position:absolute;left:4106;top:3451;width:2;height:2" coordorigin="4106,3451" coordsize="2,1" path="m4109,3451l4108,3451,4106,3452,4106,3452,4107,3452,4109,3451e" filled="t" fillcolor="#F9ED32" stroked="f">
                <v:path arrowok="t"/>
                <v:fill/>
              </v:shape>
            </v:group>
            <v:group style="position:absolute;left:3973;top:989;width:3577;height:2532" coordorigin="3973,989" coordsize="3577,2532">
              <v:shape style="position:absolute;left:3973;top:989;width:3577;height:2532" coordorigin="3973,989" coordsize="3577,2532" path="m7550,1442l6776,1865,5379,2668,3973,3521,5635,2966,7278,2450,7550,2370,7550,1442e" filled="t" fillcolor="#95D6D7" stroked="f">
                <v:path arrowok="t"/>
                <v:fill/>
              </v:shape>
            </v:group>
            <v:group style="position:absolute;left:2445;top:1969;width:5105;height:2019" coordorigin="2445,1969" coordsize="5105,2019">
              <v:shape style="position:absolute;left:2445;top:1969;width:5105;height:2019" coordorigin="2445,1969" coordsize="5105,2019" path="m7550,2266l4901,3202,4075,3480,3258,3742,2445,3988,3768,3684,5127,3409,6513,3161,7550,2996,7550,2266e" filled="t" fillcolor="#BCD85F" stroked="f">
                <v:path arrowok="t"/>
                <v:fill/>
              </v:shape>
            </v:group>
            <v:group style="position:absolute;left:0;top:3507;width:4007;height:1844" coordorigin="0,3507" coordsize="4007,1844">
              <v:shape style="position:absolute;left:0;top:3507;width:4007;height:1844" coordorigin="0,3507" coordsize="4007,1844" path="m4007,3507l3971,3514,2599,3941,1283,4328,22,4680,0,4686,0,5351,99,5310,927,4955,1735,4596,2520,4234,3279,3871,4007,3507e" filled="t" fillcolor="#8E9ACE" stroked="f">
                <v:path arrowok="t"/>
                <v:fill/>
              </v:shape>
            </v:group>
            <v:group style="position:absolute;left:0;top:2641;width:5445;height:3514" coordorigin="0,2641" coordsize="5445,3514">
              <v:shape style="position:absolute;left:0;top:2641;width:5445;height:3514" coordorigin="0,2641" coordsize="5445,3514" path="m5445,2641l4810,3014,4106,3393,3338,3774,2516,4157,1645,4540,734,4920,0,5212,0,6155,255,6155,1118,5618,1965,5074,2733,4565,3418,4100,4014,3686,4514,3330,4913,3040,5205,2823,5384,2687,5445,2641e" filled="t" fillcolor="#78D0EB" stroked="f">
                <v:path arrowok="t"/>
                <v:fill/>
              </v:shape>
            </v:group>
            <v:group style="position:absolute;left:0;top:1433;width:7083;height:4722" coordorigin="0,1433" coordsize="7083,4722">
              <v:shape style="position:absolute;left:0;top:1433;width:7083;height:4722" coordorigin="0,1433" coordsize="7083,4722" path="m7083,1433l7066,1445,7031,1469,6998,1493,6822,1622,6730,1687,6518,1840,6325,1982,5581,2541,4815,3094,4043,3632,3264,4154,2477,4662,1682,5155,877,5634,61,6100,0,6134,0,6155,1900,6155,2579,5591,3643,4668,4746,3670,5892,2594,7083,1433e" filled="t" fillcolor="#69BADE" stroked="f">
                <v:path arrowok="t"/>
                <v:fill/>
              </v:shape>
            </v:group>
            <v:group style="position:absolute;left:0;top:3986;width:2454;height:898" coordorigin="0,3986" coordsize="2454,898">
              <v:shape style="position:absolute;left:0;top:3986;width:2454;height:898" coordorigin="0,3986" coordsize="2454,898" path="m2454,3986l1186,4243,0,4467,0,4884,2454,3986e" filled="t" fillcolor="#0060A1" stroked="f">
                <v:path arrowok="t"/>
                <v:fill/>
              </v:shape>
            </v:group>
            <v:group style="position:absolute;left:0;top:5267;width:6569;height:514" coordorigin="0,5267" coordsize="6569,514">
              <v:shape style="position:absolute;left:0;top:5267;width:6569;height:514" coordorigin="0,5267" coordsize="6569,514" path="m0,5780l6569,5780,6569,5267,0,5267,0,5780e" filled="t" fillcolor="#69BADE" stroked="f">
                <v:path arrowok="t"/>
                <v:fill/>
              </v:shape>
            </v:group>
            <v:group style="position:absolute;left:2736;top:3123;width:2;height:1521" coordorigin="2736,3123" coordsize="2,1521">
              <v:shape style="position:absolute;left:2736;top:3123;width:2;height:1521" coordorigin="2736,3123" coordsize="0,1521" path="m2736,4645l2736,3123e" filled="f" stroked="t" strokeweight=".846pt" strokecolor="#66B345">
                <v:path arrowok="t"/>
              </v:shape>
            </v:group>
            <v:group style="position:absolute;left:4687;top:2891;width:1868;height:2246" coordorigin="4687,2891" coordsize="1868,2246">
              <v:shape style="position:absolute;left:4687;top:2891;width:1868;height:2246" coordorigin="4687,2891" coordsize="1868,2246" path="m6555,2891l6555,5137,4687,5137e" filled="f" stroked="t" strokeweight=".924pt" strokecolor="#044F96">
                <v:path arrowok="t"/>
              </v:shape>
            </v:group>
            <v:group style="position:absolute;left:0;top:1760;width:3163;height:3463" coordorigin="0,1760" coordsize="3163,3463">
              <v:shape style="position:absolute;left:0;top:1760;width:3163;height:3463" coordorigin="0,1760" coordsize="3163,3463" path="m0,1760l0,5222,3019,5222,3019,3895,3163,3895,2767,3102,2142,3102,2142,3075,12,3075,13,2838,17,2831,24,2827,32,2821,38,2805,38,2791,12,2790,13,2332,21,2315,32,2306,39,2293,39,2269,12,2269,12,1997,86,1980,86,1958,119,1958,150,1929,0,1760e" filled="t" fillcolor="#717EBD" stroked="f">
                <v:path arrowok="t"/>
                <v:fill/>
              </v:shape>
              <v:shape style="position:absolute;left:0;top:1760;width:3163;height:3463" coordorigin="0,1760" coordsize="3163,3463" path="m2150,3053l2034,3053,2034,3075,2150,3075,2150,3053e" filled="t" fillcolor="#717EBD" stroked="f">
                <v:path arrowok="t"/>
                <v:fill/>
              </v:shape>
            </v:group>
            <v:group style="position:absolute;left:3675;top:4325;width:762;height:897" coordorigin="3675,4325" coordsize="762,897">
              <v:shape style="position:absolute;left:3675;top:4325;width:762;height:897" coordorigin="3675,4325" coordsize="762,897" path="m3857,4674l3692,4674,3691,4679,3694,4682,3698,4684,3698,4768,3696,4769,3694,4769,3691,4771,3692,4776,3694,4776,3698,4778,3698,4780,3698,5222,4410,5222,4410,4976,4437,4976,4364,4829,4248,4829,4248,4824,3852,4824,3852,4776,3856,4776,3858,4771,3852,4771,3852,4681,3857,4681,3857,4679,3857,4674e" filled="t" fillcolor="#69BADE" stroked="f">
                <v:path arrowok="t"/>
                <v:fill/>
              </v:shape>
              <v:shape style="position:absolute;left:3675;top:4325;width:762;height:897" coordorigin="3675,4325" coordsize="762,897" path="m4249,4820l4228,4820,4228,4824,4249,4824,4249,4820e" filled="t" fillcolor="#69BADE" stroked="f">
                <v:path arrowok="t"/>
                <v:fill/>
              </v:shape>
              <v:shape style="position:absolute;left:3675;top:4325;width:762;height:897" coordorigin="3675,4325" coordsize="762,897" path="m3856,4776l3852,4776,3855,4780,3856,4776e" filled="t" fillcolor="#69BADE" stroked="f">
                <v:path arrowok="t"/>
                <v:fill/>
              </v:shape>
              <v:shape style="position:absolute;left:3675;top:4325;width:762;height:897" coordorigin="3675,4325" coordsize="762,897" path="m3858,4770l3852,4771,3858,4771,3858,4770e" filled="t" fillcolor="#69BADE" stroked="f">
                <v:path arrowok="t"/>
                <v:fill/>
              </v:shape>
              <v:shape style="position:absolute;left:3675;top:4325;width:762;height:897" coordorigin="3675,4325" coordsize="762,897" path="m3857,4681l3852,4681,3857,4682,3857,4681e" filled="t" fillcolor="#69BADE" stroked="f">
                <v:path arrowok="t"/>
                <v:fill/>
              </v:shape>
              <v:shape style="position:absolute;left:3675;top:4325;width:762;height:897" coordorigin="3675,4325" coordsize="762,897" path="m3783,4325l3782,4343,3781,4370,3779,4388,3770,4392,3779,4398,3778,4416,3777,4439,3773,4440,3772,4446,3714,4573,3675,4610,3681,4617,3688,4617,3688,4620,3698,4623,3698,4674,3852,4674,3852,4623,3866,4620,3866,4616,3872,4616,3878,4611,3813,4502,3789,4446,3787,4440,3785,4439,3785,4398,3794,4392,3785,4388,3783,4325e" filled="t" fillcolor="#69BADE" stroked="f">
                <v:path arrowok="t"/>
                <v:fill/>
              </v:shape>
            </v:group>
            <v:group style="position:absolute;left:4267;top:4852;width:314;height:370" coordorigin="4267,4852" coordsize="314,370">
              <v:shape style="position:absolute;left:4267;top:4852;width:314;height:370" coordorigin="4267,4852" coordsize="314,370" path="m4342,4996l4274,4996,4274,4998,4275,5000,4276,5000,4276,5035,4275,5036,4275,5038,4276,5039,4276,5222,4570,5222,4570,5121,4581,5121,4551,5060,4503,5060,4503,5059,4504,5058,4340,5058,4340,5038,4342,5038,4342,5037,4340,5036,4340,4999,4342,4999,4342,4996e" filled="t" fillcolor="#044F96" stroked="f">
                <v:path arrowok="t"/>
                <v:fill/>
              </v:shape>
              <v:shape style="position:absolute;left:4267;top:4852;width:314;height:370" coordorigin="4267,4852" coordsize="314,370" path="m4504,5056l4495,5056,4495,5058,4504,5058,4504,5056e" filled="t" fillcolor="#044F96" stroked="f">
                <v:path arrowok="t"/>
                <v:fill/>
              </v:shape>
              <v:shape style="position:absolute;left:4267;top:4852;width:314;height:370" coordorigin="4267,4852" coordsize="314,370" path="m4342,5038l4340,5038,4341,5040,4342,5038e" filled="t" fillcolor="#044F96" stroked="f">
                <v:path arrowok="t"/>
                <v:fill/>
              </v:shape>
              <v:shape style="position:absolute;left:4267;top:4852;width:314;height:370" coordorigin="4267,4852" coordsize="314,370" path="m4342,4999l4340,4999,4342,5000,4342,4999e" filled="t" fillcolor="#044F96" stroked="f">
                <v:path arrowok="t"/>
                <v:fill/>
              </v:shape>
              <v:shape style="position:absolute;left:4267;top:4852;width:314;height:370" coordorigin="4267,4852" coordsize="314,370" path="m4347,4973l4272,4973,4272,4974,4276,4975,4276,4996,4340,4996,4340,4975,4347,4973e" filled="t" fillcolor="#044F96" stroked="f">
                <v:path arrowok="t"/>
                <v:fill/>
              </v:shape>
              <v:shape style="position:absolute;left:4267;top:4852;width:314;height:370" coordorigin="4267,4852" coordsize="314,370" path="m4311,4852l4310,4876,4310,4878,4306,4880,4310,4882,4309,4895,4309,4899,4307,4900,4307,4902,4283,4955,4267,4970,4269,4973,4349,4973,4349,4970,4352,4969,4332,4944,4321,4919,4314,4902,4313,4900,4312,4899,4312,4882,4316,4880,4312,4878,4311,4852e" filled="t" fillcolor="#044F96" stroked="f">
                <v:path arrowok="t"/>
                <v:fill/>
              </v:shape>
            </v:group>
            <v:group style="position:absolute;left:2896;top:4201;width:871;height:1021" coordorigin="2896,4201" coordsize="871,1021">
              <v:shape style="position:absolute;left:2896;top:4201;width:871;height:1021" coordorigin="2896,4201" coordsize="871,1021" path="m3104,4595l2915,4595,2914,4601,2917,4604,2922,4607,2922,4703,2920,4704,2917,4704,2914,4706,2915,4712,2917,4712,2921,4714,2922,4718,2922,5222,3737,5222,3737,4940,3767,4940,3683,4772,3550,4772,3550,4766,3098,4766,3098,4712,3103,4712,3105,4706,3098,4706,3098,4603,3103,4603,3104,4601,3104,4595e" filled="t" fillcolor="#006381" stroked="f">
                <v:path arrowok="t"/>
                <v:fill/>
              </v:shape>
              <v:shape style="position:absolute;left:2896;top:4201;width:871;height:1021" coordorigin="2896,4201" coordsize="871,1021" path="m3552,4762l3527,4762,3527,4766,3552,4766,3552,4762e" filled="t" fillcolor="#006381" stroked="f">
                <v:path arrowok="t"/>
                <v:fill/>
              </v:shape>
              <v:shape style="position:absolute;left:2896;top:4201;width:871;height:1021" coordorigin="2896,4201" coordsize="871,1021" path="m3103,4712l3098,4712,3102,4717,3103,4712e" filled="t" fillcolor="#006381" stroked="f">
                <v:path arrowok="t"/>
                <v:fill/>
              </v:shape>
              <v:shape style="position:absolute;left:2896;top:4201;width:871;height:1021" coordorigin="2896,4201" coordsize="871,1021" path="m3105,4705l3098,4706,3105,4706,3105,4705e" filled="t" fillcolor="#006381" stroked="f">
                <v:path arrowok="t"/>
                <v:fill/>
              </v:shape>
              <v:shape style="position:absolute;left:2896;top:4201;width:871;height:1021" coordorigin="2896,4201" coordsize="871,1021" path="m3103,4603l3098,4603,3103,4605,3103,4603e" filled="t" fillcolor="#006381" stroked="f">
                <v:path arrowok="t"/>
                <v:fill/>
              </v:shape>
              <v:shape style="position:absolute;left:2896;top:4201;width:871;height:1021" coordorigin="2896,4201" coordsize="871,1021" path="m3018,4201l3017,4224,3016,4251,3014,4268,3004,4272,3014,4282,3013,4304,3012,4327,3008,4328,3007,4335,2940,4480,2896,4523,2902,4529,2910,4529,2910,4534,2922,4537,2922,4595,3098,4595,3098,4537,3114,4534,3114,4529,3121,4529,3127,4523,3087,4475,3048,4387,3024,4327,3021,4327,3021,4279,3031,4273,3021,4268,3018,4201e" filled="t" fillcolor="#006381" stroked="f">
                <v:path arrowok="t"/>
                <v:fill/>
              </v:shape>
            </v:group>
            <v:group style="position:absolute;left:2126;top:4201;width:871;height:1021" coordorigin="2126,4201" coordsize="871,1021">
              <v:shape style="position:absolute;left:2126;top:4201;width:871;height:1021" coordorigin="2126,4201" coordsize="871,1021" path="m2334,4595l2145,4595,2145,4601,2147,4604,2152,4607,2152,4703,2150,4704,2147,4704,2145,4706,2145,4712,2147,4712,2152,4714,2152,4718,2152,5222,2967,5222,2967,4940,2998,4940,2914,4772,2781,4772,2781,4766,2328,4766,2328,4712,2333,4712,2335,4706,2328,4706,2328,4603,2334,4603,2334,4601,2334,4595e" filled="t" fillcolor="#66B345" stroked="f">
                <v:path arrowok="t"/>
                <v:fill/>
              </v:shape>
              <v:shape style="position:absolute;left:2126;top:4201;width:871;height:1021" coordorigin="2126,4201" coordsize="871,1021" path="m2782,4762l2758,4762,2758,4766,2782,4766,2782,4762e" filled="t" fillcolor="#66B345" stroked="f">
                <v:path arrowok="t"/>
                <v:fill/>
              </v:shape>
              <v:shape style="position:absolute;left:2126;top:4201;width:871;height:1021" coordorigin="2126,4201" coordsize="871,1021" path="m2333,4712l2328,4712,2332,4717,2333,4712e" filled="t" fillcolor="#66B345" stroked="f">
                <v:path arrowok="t"/>
                <v:fill/>
              </v:shape>
              <v:shape style="position:absolute;left:2126;top:4201;width:871;height:1021" coordorigin="2126,4201" coordsize="871,1021" path="m2335,4705l2328,4706,2335,4706,2335,4705e" filled="t" fillcolor="#66B345" stroked="f">
                <v:path arrowok="t"/>
                <v:fill/>
              </v:shape>
              <v:shape style="position:absolute;left:2126;top:4201;width:871;height:1021" coordorigin="2126,4201" coordsize="871,1021" path="m2334,4603l2328,4603,2334,4605,2334,4603e" filled="t" fillcolor="#66B345" stroked="f">
                <v:path arrowok="t"/>
                <v:fill/>
              </v:shape>
              <v:shape style="position:absolute;left:2126;top:4201;width:871;height:1021" coordorigin="2126,4201" coordsize="871,1021" path="m2249,4201l2248,4224,2246,4251,2245,4268,2234,4272,2245,4282,2243,4304,2242,4327,2238,4328,2237,4335,2170,4480,2126,4523,2133,4529,2140,4529,2140,4534,2152,4537,2152,4595,2328,4595,2328,4537,2344,4534,2344,4529,2351,4529,2358,4523,2317,4475,2279,4387,2254,4327,2251,4327,2251,4279,2262,4273,2251,4268,2249,4201e" filled="t" fillcolor="#66B345" stroked="f">
                <v:path arrowok="t"/>
                <v:fill/>
              </v:shape>
            </v:group>
            <v:group style="position:absolute;left:1302;top:4067;width:981;height:1155" coordorigin="1302,4067" coordsize="981,1155">
              <v:shape style="position:absolute;left:1302;top:4067;width:981;height:1155" coordorigin="1302,4067" coordsize="981,1155" path="m1536,4516l1323,4516,1323,4523,1326,4526,1331,4529,1331,4638,1329,4639,1326,4639,1323,4641,1323,4648,1326,4648,1331,4650,1331,4655,1331,5222,2249,5222,2249,4905,2283,4905,2189,4716,2039,4716,2039,4709,1530,4709,1530,4647,1535,4647,1537,4641,1530,4641,1530,4525,1536,4525,1536,4523,1536,4516e" filled="t" fillcolor="#BCD85F" stroked="f">
                <v:path arrowok="t"/>
                <v:fill/>
              </v:shape>
              <v:shape style="position:absolute;left:1302;top:4067;width:981;height:1155" coordorigin="1302,4067" coordsize="981,1155" path="m2041,4704l2013,4704,2013,4709,2041,4709,2041,4704e" filled="t" fillcolor="#BCD85F" stroked="f">
                <v:path arrowok="t"/>
                <v:fill/>
              </v:shape>
              <v:shape style="position:absolute;left:1302;top:4067;width:981;height:1155" coordorigin="1302,4067" coordsize="981,1155" path="m1535,4647l1530,4647,1534,4653,1535,4647e" filled="t" fillcolor="#BCD85F" stroked="f">
                <v:path arrowok="t"/>
                <v:fill/>
              </v:shape>
              <v:shape style="position:absolute;left:1302;top:4067;width:981;height:1155" coordorigin="1302,4067" coordsize="981,1155" path="m1537,4640l1530,4641,1537,4641,1537,4640e" filled="t" fillcolor="#BCD85F" stroked="f">
                <v:path arrowok="t"/>
                <v:fill/>
              </v:shape>
              <v:shape style="position:absolute;left:1302;top:4067;width:981;height:1155" coordorigin="1302,4067" coordsize="981,1155" path="m1536,4525l1530,4525,1536,4527,1536,4525e" filled="t" fillcolor="#BCD85F" stroked="f">
                <v:path arrowok="t"/>
                <v:fill/>
              </v:shape>
              <v:shape style="position:absolute;left:1302;top:4067;width:981;height:1155" coordorigin="1302,4067" coordsize="981,1155" path="m1440,4067l1437,4132,1424,4153,1435,4167,1434,4192,1433,4214,1428,4215,1427,4223,1352,4386,1302,4434,1309,4442,1318,4442,1318,4447,1332,4451,1331,4516,1530,4516,1530,4451,1548,4447,1548,4442,1555,4442,1563,4435,1518,4382,1470,4272,1446,4214,1443,4214,1443,4160,1455,4153,1443,4148,1440,4067e" filled="t" fillcolor="#BCD85F" stroked="f">
                <v:path arrowok="t"/>
                <v:fill/>
              </v:shape>
            </v:group>
            <v:group style="position:absolute;left:1442;top:2251;width:2;height:1724" coordorigin="1442,2251" coordsize="2,1724">
              <v:shape style="position:absolute;left:1442;top:2251;width:2;height:1724" coordorigin="1442,2251" coordsize="0,1724" path="m1442,3975l1442,2251e" filled="f" stroked="t" strokeweight=".846pt" strokecolor="#BCD85F">
                <v:path arrowok="t"/>
              </v:shape>
            </v:group>
            <v:group style="position:absolute;left:2753;top:3040;width:2;height:1606" coordorigin="2753,3040" coordsize="2,1606">
              <v:shape style="position:absolute;left:2753;top:3040;width:2;height:1606" coordorigin="2753,3040" coordsize="0,1606" path="m2753,4645l2753,3040e" filled="f" stroked="t" strokeweight=".924pt" strokecolor="#66B345">
                <v:path arrowok="t"/>
              </v:shape>
            </v:group>
            <v:group style="position:absolute;left:3972;top:1662;width:1261;height:2974" coordorigin="3972,1662" coordsize="1261,2974">
              <v:shape style="position:absolute;left:3972;top:1662;width:1260;height:2974" coordorigin="3972,1662" coordsize="1260,2974" path="m5232,1662l5232,4636,3972,4636e" filled="f" stroked="t" strokeweight=".924pt" strokecolor="#69BADE">
                <v:path arrowok="t"/>
              </v:shape>
            </v:group>
            <v:group style="position:absolute;left:3095;top:1963;width:897;height:2246" coordorigin="3095,1963" coordsize="897,2246">
              <v:shape style="position:absolute;left:3095;top:1963;width:897;height:2246" coordorigin="3095,1963" coordsize="897,2246" path="m3992,1963l3992,4209,3095,4209e" filled="f" stroked="t" strokeweight=".924pt" strokecolor="#006381">
                <v:path arrowok="t"/>
              </v:shape>
            </v:group>
            <w10:wrap type="none"/>
          </v:group>
        </w:pict>
      </w:r>
      <w:r>
        <w:rPr/>
        <w:pict>
          <v:group style="position:absolute;margin-left:54.444885pt;margin-top:-28.054203pt;width:24.578453pt;height:26.808868pt;mso-position-horizontal-relative:page;mso-position-vertical-relative:paragraph;z-index:-248" coordorigin="1089,-561" coordsize="492,536">
            <v:shape style="position:absolute;left:1089;top:-561;width:492;height:536" coordorigin="1089,-561" coordsize="492,536" path="m1235,-313l1203,-313,1213,-298,1225,-282,1237,-266,1251,-250,1237,-238,1187,-176,1162,-118,1155,-53,1155,-50,1232,-32,1292,-26,1313,-25,1336,-25,1400,-30,1474,-44,1495,-61,1493,-84,1476,-147,1442,-198,1412,-224,1418,-237,1338,-237,1321,-238,1258,-277,1236,-313,1235,-313e" filled="t" fillcolor="#BCD85F" stroked="f">
              <v:path arrowok="t"/>
              <v:fill/>
            </v:shape>
            <v:shape style="position:absolute;left:1089;top:-561;width:492;height:536" coordorigin="1089,-561" coordsize="492,536" path="m1202,-261l1154,-261,1163,-250,1178,-218,1202,-261e" filled="t" fillcolor="#BCD85F" stroked="f">
              <v:path arrowok="t"/>
              <v:fill/>
            </v:shape>
            <v:shape style="position:absolute;left:1089;top:-561;width:492;height:536" coordorigin="1089,-561" coordsize="492,536" path="m1470,-397l1425,-397,1428,-374,1429,-351,1413,-291,1361,-242,1338,-237,1418,-237,1427,-258,1435,-277,1442,-296,1447,-317,1451,-326,1487,-326,1470,-334,1470,-343,1470,-349,1471,-352,1471,-358,1471,-382,1471,-385,1470,-397e" filled="t" fillcolor="#BCD85F" stroked="f">
              <v:path arrowok="t"/>
              <v:fill/>
            </v:shape>
            <v:shape style="position:absolute;left:1089;top:-561;width:492;height:536" coordorigin="1089,-561" coordsize="492,536" path="m1487,-326l1451,-326,1454,-325,1461,-314,1471,-305,1483,-299,1453,-289,1500,-241,1510,-289,1552,-289,1569,-293,1577,-312,1578,-319,1524,-319,1526,-320,1508,-320,1488,-325,1487,-326e" filled="t" fillcolor="#BCD85F" stroked="f">
              <v:path arrowok="t"/>
              <v:fill/>
            </v:shape>
            <v:shape style="position:absolute;left:1089;top:-561;width:492;height:536" coordorigin="1089,-561" coordsize="492,536" path="m1145,-349l1095,-305,1136,-287,1117,-283,1098,-282,1089,-267,1095,-252,1116,-251,1136,-254,1154,-261,1202,-261,1212,-278,1181,-280,1194,-295,1196,-300,1165,-300,1149,-314,1145,-349e" filled="t" fillcolor="#BCD85F" stroked="f">
              <v:path arrowok="t"/>
              <v:fill/>
            </v:shape>
            <v:shape style="position:absolute;left:1089;top:-561;width:492;height:536" coordorigin="1089,-561" coordsize="492,536" path="m1552,-289l1510,-289,1529,-287,1548,-289,1552,-289e" filled="t" fillcolor="#BCD85F" stroked="f">
              <v:path arrowok="t"/>
              <v:fill/>
            </v:shape>
            <v:shape style="position:absolute;left:1089;top:-561;width:492;height:536" coordorigin="1089,-561" coordsize="492,536" path="m1234,-363l1200,-363,1200,-358,1201,-352,1202,-347,1194,-328,1181,-313,1165,-300,1196,-300,1203,-313,1235,-313,1227,-335,1223,-351,1234,-363e" filled="t" fillcolor="#BCD85F" stroked="f">
              <v:path arrowok="t"/>
              <v:fill/>
            </v:shape>
            <v:shape style="position:absolute;left:1089;top:-561;width:492;height:536" coordorigin="1089,-561" coordsize="492,536" path="m1580,-331l1561,-325,1541,-321,1524,-319,1578,-319,1580,-331e" filled="t" fillcolor="#BCD85F" stroked="f">
              <v:path arrowok="t"/>
              <v:fill/>
            </v:shape>
            <v:shape style="position:absolute;left:1089;top:-561;width:492;height:536" coordorigin="1089,-561" coordsize="492,536" path="m1501,-377l1508,-320,1526,-320,1560,-349,1501,-377e" filled="t" fillcolor="#BCD85F" stroked="f">
              <v:path arrowok="t"/>
              <v:fill/>
            </v:shape>
            <v:shape style="position:absolute;left:1089;top:-561;width:492;height:536" coordorigin="1089,-561" coordsize="492,536" path="m1299,-561l1242,-537,1209,-484,1196,-413,1196,-410,1197,-385,1198,-369,1199,-363,1200,-363,1234,-363,1237,-366,1248,-382,1258,-400,1265,-419,1467,-419,1440,-494,1384,-546,1349,-554,1325,-554,1311,-559,1299,-561e" filled="t" fillcolor="#BCD85F" stroked="f">
              <v:path arrowok="t"/>
              <v:fill/>
            </v:shape>
            <v:shape style="position:absolute;left:1089;top:-561;width:492;height:536" coordorigin="1089,-561" coordsize="492,536" path="m1467,-419l1265,-419,1282,-410,1338,-387,1398,-375,1380,-382,1362,-390,1344,-401,1328,-413,1468,-413,1467,-419e" filled="t" fillcolor="#BCD85F" stroked="f">
              <v:path arrowok="t"/>
              <v:fill/>
            </v:shape>
            <v:shape style="position:absolute;left:1089;top:-561;width:492;height:536" coordorigin="1089,-561" coordsize="492,536" path="m1468,-413l1328,-413,1346,-406,1365,-400,1384,-397,1404,-396,1425,-397,1470,-397,1469,-408,1468,-413e" filled="t" fillcolor="#BCD85F" stroked="f">
              <v:path arrowok="t"/>
              <v:fill/>
            </v:shape>
            <v:shape style="position:absolute;left:1089;top:-561;width:492;height:536" coordorigin="1089,-561" coordsize="492,536" path="m1340,-555l1325,-554,1349,-554,1340,-555e" filled="t" fillcolor="#BCD85F" stroked="f">
              <v:path arrowok="t"/>
              <v:fill/>
            </v:shape>
          </v:group>
          <w10:wrap type="none"/>
        </w:pict>
      </w:r>
      <w:r>
        <w:rPr/>
        <w:pict>
          <v:group style="position:absolute;margin-left:180.610794pt;margin-top:-36.349705pt;width:25.782pt;height:36.503pt;mso-position-horizontal-relative:page;mso-position-vertical-relative:paragraph;z-index:-247" coordorigin="3612,-727" coordsize="516,730">
            <v:group style="position:absolute;left:3697;top:-614;width:346;height:99" coordorigin="3697,-614" coordsize="346,99">
              <v:shape style="position:absolute;left:3697;top:-614;width:346;height:99" coordorigin="3697,-614" coordsize="346,99" path="m3870,-614l3697,-529,3704,-515,3870,-597,3904,-597,3870,-614e" filled="t" fillcolor="#006381" stroked="f">
                <v:path arrowok="t"/>
                <v:fill/>
              </v:shape>
              <v:shape style="position:absolute;left:3697;top:-614;width:346;height:99" coordorigin="3697,-614" coordsize="346,99" path="m3904,-597l3870,-597,4036,-515,4043,-529,3904,-597e" filled="t" fillcolor="#006381" stroked="f">
                <v:path arrowok="t"/>
                <v:fill/>
              </v:shape>
            </v:group>
            <v:group style="position:absolute;left:3621;top:-391;width:497;height:137" coordorigin="3621,-391" coordsize="497,137">
              <v:shape style="position:absolute;left:3621;top:-391;width:497;height:137" coordorigin="3621,-391" coordsize="497,137" path="m3870,-391l3621,-267,3628,-254,3870,-374,3904,-374,3870,-391e" filled="t" fillcolor="#006381" stroked="f">
                <v:path arrowok="t"/>
                <v:fill/>
              </v:shape>
              <v:shape style="position:absolute;left:3621;top:-391;width:497;height:137" coordorigin="3621,-391" coordsize="497,137" path="m3904,-374l3870,-374,4112,-254,4119,-267,3904,-374e" filled="t" fillcolor="#006381" stroked="f">
                <v:path arrowok="t"/>
                <v:fill/>
              </v:shape>
            </v:group>
            <v:group style="position:absolute;left:3828;top:-516;width:117;height:120" coordorigin="3828,-516" coordsize="117,120">
              <v:shape style="position:absolute;left:3828;top:-516;width:117;height:120" coordorigin="3828,-516" coordsize="117,120" path="m3864,-516l3842,-503,3833,-486,3832,-469,3836,-446,3836,-442,3834,-432,3833,-429,3830,-421,3829,-418,3828,-411,3831,-402,3833,-399,3844,-396,3863,-398,3873,-401,3847,-401,3837,-404,3907,-446,3928,-450,3945,-450,3944,-457,3935,-462,3934,-462,3932,-463,3927,-466,3914,-474,3905,-485,3894,-499,3880,-511,3864,-516e" filled="t" fillcolor="#006381" stroked="f">
                <v:path arrowok="t"/>
                <v:fill/>
              </v:shape>
              <v:shape style="position:absolute;left:3828;top:-516;width:117;height:120" coordorigin="3828,-516" coordsize="117,120" path="m3945,-450l3928,-450,3939,-447,3936,-437,3868,-403,3847,-401,3873,-401,3933,-427,3946,-446,3945,-450e" filled="t" fillcolor="#006381" stroked="f">
                <v:path arrowok="t"/>
                <v:fill/>
              </v:shape>
            </v:group>
            <v:group style="position:absolute;left:3859;top:-430;width:23;height:22" coordorigin="3859,-430" coordsize="23,22">
              <v:shape style="position:absolute;left:3859;top:-430;width:23;height:22" coordorigin="3859,-430" coordsize="23,22" path="m3876,-430l3869,-427,3864,-424,3859,-421,3859,-413,3864,-408,3877,-408,3882,-413,3882,-424,3880,-428,3876,-430e" filled="t" fillcolor="#006381" stroked="f">
                <v:path arrowok="t"/>
                <v:fill/>
              </v:shape>
            </v:group>
            <v:group style="position:absolute;left:3839;top:-718;width:36;height:106" coordorigin="3839,-718" coordsize="36,106">
              <v:shape style="position:absolute;left:3839;top:-718;width:36;height:106" coordorigin="3839,-718" coordsize="36,106" path="m3876,-672l3864,-672,3864,-611,3876,-611,3876,-672e" filled="t" fillcolor="#006381" stroked="f">
                <v:path arrowok="t"/>
                <v:fill/>
              </v:shape>
              <v:shape style="position:absolute;left:3839;top:-718;width:36;height:106" coordorigin="3839,-718" coordsize="36,106" path="m3901,-684l3839,-684,3839,-672,3901,-672,3901,-684e" filled="t" fillcolor="#006381" stroked="f">
                <v:path arrowok="t"/>
                <v:fill/>
              </v:shape>
              <v:shape style="position:absolute;left:3839;top:-718;width:36;height:106" coordorigin="3839,-718" coordsize="36,106" path="m3876,-718l3864,-718,3864,-684,3876,-684,3876,-718e" filled="t" fillcolor="#006381" stroked="f">
                <v:path arrowok="t"/>
                <v:fill/>
              </v:shape>
            </v:group>
            <v:group style="position:absolute;left:3709;top:-589;width:322;height:262" coordorigin="3709,-589" coordsize="322,262">
              <v:shape style="position:absolute;left:3709;top:-589;width:322;height:262" coordorigin="3709,-589" coordsize="322,262" path="m4003,-523l3848,-523,3881,-522,3909,-518,3930,-511,3945,-503,3954,-493,3956,-364,3940,-364,4015,-327,4031,-509,4003,-523e" filled="t" fillcolor="#006381" stroked="f">
                <v:path arrowok="t"/>
                <v:fill/>
              </v:shape>
              <v:shape style="position:absolute;left:3709;top:-589;width:322;height:262" coordorigin="3709,-589" coordsize="322,262" path="m3870,-589l3709,-509,3725,-329,3800,-364,3784,-364,3784,-484,3789,-497,3802,-509,3822,-517,3848,-523,4003,-523,3870,-589e" filled="t" fillcolor="#006381" stroked="f">
                <v:path arrowok="t"/>
                <v:fill/>
              </v:shape>
            </v:group>
            <v:group style="position:absolute;left:3633;top:-365;width:473;height:359" coordorigin="3633,-365" coordsize="473,359">
              <v:shape style="position:absolute;left:3633;top:-365;width:473;height:359" coordorigin="3633,-365" coordsize="473,359" path="m3870,-365l3633,-248,3662,-6,3815,-6,3815,-94,3689,-94,3689,-213,3696,-235,3711,-249,3988,-249,4104,-249,3870,-365e" filled="t" fillcolor="#006381" stroked="f">
                <v:path arrowok="t"/>
                <v:fill/>
              </v:shape>
              <v:shape style="position:absolute;left:3633;top:-365;width:473;height:359" coordorigin="3633,-365" coordsize="473,359" path="m3969,-224l3859,-224,3887,-220,3907,-211,3919,-197,3922,-6,4078,-6,4088,-94,3966,-94,3966,-213,3969,-224e" filled="t" fillcolor="#006381" stroked="f">
                <v:path arrowok="t"/>
                <v:fill/>
              </v:shape>
              <v:shape style="position:absolute;left:3633;top:-365;width:473;height:359" coordorigin="3633,-365" coordsize="473,359" path="m3988,-249l3711,-249,3740,-248,3758,-240,3768,-225,3770,-94,3815,-94,3815,-184,3820,-202,3836,-216,3859,-224,3969,-224,3972,-235,3988,-249e" filled="t" fillcolor="#006381" stroked="f">
                <v:path arrowok="t"/>
                <v:fill/>
              </v:shape>
              <v:shape style="position:absolute;left:3633;top:-365;width:473;height:359" coordorigin="3633,-365" coordsize="473,359" path="m4104,-249l3988,-249,4016,-248,4035,-240,4045,-225,4047,-94,4088,-94,4107,-248,4104,-249e" filled="t" fillcolor="#006381" stroked="f">
                <v:path arrowok="t"/>
                <v:fill/>
              </v:shape>
            </v:group>
            <w10:wrap type="none"/>
          </v:group>
        </w:pict>
      </w:r>
      <w:r>
        <w:rPr/>
        <w:pict>
          <v:shape style="position:absolute;margin-left:241.065002pt;margin-top:-30.255003pt;width:31.80844pt;height:31.125pt;mso-position-horizontal-relative:page;mso-position-vertical-relative:paragraph;z-index:-246" type="#_x0000_t75">
            <v:imagedata r:id="rId6" o:title=""/>
          </v:shape>
        </w:pict>
      </w:r>
      <w:r>
        <w:rPr/>
        <w:pict>
          <v:group style="position:absolute;margin-left:307.450409pt;margin-top:-22.624205pt;width:31.1947pt;height:21.9305pt;mso-position-horizontal-relative:page;mso-position-vertical-relative:paragraph;z-index:-245" coordorigin="6149,-452" coordsize="624,439">
            <v:group style="position:absolute;left:6158;top:-233;width:371;height:123" coordorigin="6158,-233" coordsize="371,123">
              <v:shape style="position:absolute;left:6158;top:-233;width:371;height:123" coordorigin="6158,-233" coordsize="371,123" path="m6158,-233l6158,-204,6348,-110,6421,-139,6348,-139,6158,-233e" filled="t" fillcolor="#044F96" stroked="f">
                <v:path arrowok="t"/>
                <v:fill/>
              </v:shape>
              <v:shape style="position:absolute;left:6158;top:-233;width:371;height:123" coordorigin="6158,-233" coordsize="371,123" path="m6530,-211l6348,-139,6421,-139,6530,-182,6530,-211e" filled="t" fillcolor="#044F96" stroked="f">
                <v:path arrowok="t"/>
                <v:fill/>
              </v:shape>
            </v:group>
            <v:group style="position:absolute;left:6158;top:-344;width:371;height:191" coordorigin="6158,-344" coordsize="371,191">
              <v:shape style="position:absolute;left:6158;top:-344;width:371;height:191" coordorigin="6158,-344" coordsize="371,191" path="m6325,-344l6176,-284,6158,-247,6348,-153,6507,-217,6385,-217,6382,-218,6320,-218,6249,-254,6240,-262,6243,-263,6260,-270,6261,-279,6241,-290,6348,-332,6325,-344e" filled="t" fillcolor="#044F96" stroked="f">
                <v:path arrowok="t"/>
                <v:fill/>
              </v:shape>
              <v:shape style="position:absolute;left:6158;top:-344;width:371;height:191" coordorigin="6158,-344" coordsize="371,191" path="m6491,-259l6385,-217,6507,-217,6530,-226,6530,-240,6491,-259e" filled="t" fillcolor="#044F96" stroked="f">
                <v:path arrowok="t"/>
                <v:fill/>
              </v:shape>
              <v:shape style="position:absolute;left:6158;top:-344;width:371;height:191" coordorigin="6158,-344" coordsize="371,191" path="m6360,-225l6339,-224,6326,-220,6320,-218,6382,-218,6378,-220,6360,-225e" filled="t" fillcolor="#044F96" stroked="f">
                <v:path arrowok="t"/>
                <v:fill/>
              </v:shape>
            </v:group>
            <v:group style="position:absolute;left:6158;top:-190;width:371;height:123" coordorigin="6158,-190" coordsize="371,123">
              <v:shape style="position:absolute;left:6158;top:-190;width:371;height:123" coordorigin="6158,-190" coordsize="371,123" path="m6158,-190l6158,-160,6348,-66,6421,-95,6348,-95,6158,-190e" filled="t" fillcolor="#044F96" stroked="f">
                <v:path arrowok="t"/>
                <v:fill/>
              </v:shape>
              <v:shape style="position:absolute;left:6158;top:-190;width:371;height:123" coordorigin="6158,-190" coordsize="371,123" path="m6530,-168l6348,-95,6421,-95,6530,-139,6530,-168e" filled="t" fillcolor="#044F96" stroked="f">
                <v:path arrowok="t"/>
                <v:fill/>
              </v:shape>
            </v:group>
            <v:group style="position:absolute;left:6360;top:-326;width:115;height:60" coordorigin="6360,-326" coordsize="115,60">
              <v:shape style="position:absolute;left:6360;top:-326;width:115;height:60" coordorigin="6360,-326" coordsize="115,60" path="m6360,-326l6413,-278,6475,-266,6360,-326e" filled="t" fillcolor="#044F96" stroked="f">
                <v:path arrowok="t"/>
                <v:fill/>
              </v:shape>
            </v:group>
            <v:group style="position:absolute;left:6158;top:-146;width:371;height:123" coordorigin="6158,-146" coordsize="371,123">
              <v:shape style="position:absolute;left:6158;top:-146;width:371;height:123" coordorigin="6158,-146" coordsize="371,123" path="m6158,-146l6158,-117,6348,-23,6420,-52,6348,-52,6158,-146e" filled="t" fillcolor="#044F96" stroked="f">
                <v:path arrowok="t"/>
                <v:fill/>
              </v:shape>
              <v:shape style="position:absolute;left:6158;top:-146;width:371;height:123" coordorigin="6158,-146" coordsize="371,123" path="m6530,-125l6348,-52,6420,-52,6530,-96,6530,-125e" filled="t" fillcolor="#044F96" stroked="f">
                <v:path arrowok="t"/>
                <v:fill/>
              </v:shape>
            </v:group>
            <v:group style="position:absolute;left:6426;top:-443;width:338;height:183" coordorigin="6426,-443" coordsize="338,183">
              <v:shape style="position:absolute;left:6426;top:-443;width:338;height:183" coordorigin="6426,-443" coordsize="338,183" path="m6648,-406l6601,-406,6673,-370,6682,-363,6662,-355,6661,-345,6681,-335,6581,-295,6617,-277,6617,-261,6764,-319,6764,-347,6648,-406e" filled="t" fillcolor="#044F96" stroked="f">
                <v:path arrowok="t"/>
                <v:fill/>
              </v:shape>
              <v:shape style="position:absolute;left:6426;top:-443;width:338;height:183" coordorigin="6426,-443" coordsize="338,183" path="m6574,-443l6426,-384,6436,-368,6529,-405,6539,-406,6647,-406,6574,-443e" filled="t" fillcolor="#044F96" stroked="f">
                <v:path arrowok="t"/>
                <v:fill/>
              </v:shape>
              <v:shape style="position:absolute;left:6426;top:-443;width:338;height:183" coordorigin="6426,-443" coordsize="338,183" path="m6647,-406l6539,-406,6544,-404,6562,-399,6583,-400,6596,-404,6601,-406,6648,-406,6647,-406e" filled="t" fillcolor="#044F96" stroked="f">
                <v:path arrowok="t"/>
                <v:fill/>
              </v:shape>
            </v:group>
            <v:group style="position:absolute;left:6617;top:-262;width:147;height:88" coordorigin="6617,-262" coordsize="147,88">
              <v:shape style="position:absolute;left:6617;top:-262;width:147;height:88" coordorigin="6617,-262" coordsize="147,88" path="m6764,-262l6617,-203,6617,-174,6764,-233,6764,-262e" filled="t" fillcolor="#044F96" stroked="f">
                <v:path arrowok="t"/>
                <v:fill/>
              </v:shape>
            </v:group>
            <v:group style="position:absolute;left:6331;top:-377;width:274;height:287" coordorigin="6331,-377" coordsize="274,287">
              <v:shape style="position:absolute;left:6331;top:-377;width:274;height:287" coordorigin="6331,-377" coordsize="274,287" path="m6392,-377l6331,-353,6541,-245,6541,-90,6605,-116,6605,-270,6392,-377e" filled="t" fillcolor="#044F96" stroked="f">
                <v:path arrowok="t"/>
                <v:fill/>
              </v:shape>
            </v:group>
            <v:group style="position:absolute;left:6617;top:-305;width:147;height:88" coordorigin="6617,-305" coordsize="147,88">
              <v:shape style="position:absolute;left:6617;top:-305;width:147;height:88" coordorigin="6617,-305" coordsize="147,88" path="m6764,-305l6617,-246,6617,-217,6764,-276,6764,-305e" filled="t" fillcolor="#044F96" stroked="f">
                <v:path arrowok="t"/>
                <v:fill/>
              </v:shape>
            </v:group>
            <v:group style="position:absolute;left:6456;top:-358;width:105;height:53" coordorigin="6456,-358" coordsize="105,53">
              <v:shape style="position:absolute;left:6456;top:-358;width:105;height:53" coordorigin="6456,-358" coordsize="105,53" path="m6456,-358l6561,-305,6561,-307,6560,-309,6509,-346,6456,-358e" filled="t" fillcolor="#044F96" stroked="f">
                <v:path arrowok="t"/>
                <v:fill/>
              </v:shape>
            </v:group>
            <v:group style="position:absolute;left:6617;top:-218;width:147;height:88" coordorigin="6617,-218" coordsize="147,88">
              <v:shape style="position:absolute;left:6617;top:-218;width:147;height:88" coordorigin="6617,-218" coordsize="147,88" path="m6764,-218l6617,-160,6617,-131,6764,-189,6764,-218e" filled="t" fillcolor="#044F96" stroked="f">
                <v:path arrowok="t"/>
                <v:fill/>
              </v:shape>
            </v:group>
            <w10:wrap type="none"/>
          </v:group>
        </w:pict>
      </w:r>
      <w:r>
        <w:rPr>
          <w:rFonts w:ascii="Trebuchet MS" w:hAnsi="Trebuchet MS" w:cs="Trebuchet MS" w:eastAsia="Trebuchet MS"/>
          <w:sz w:val="17"/>
          <w:szCs w:val="17"/>
          <w:color w:val="BCD85F"/>
          <w:spacing w:val="0"/>
          <w:w w:val="100"/>
          <w:b/>
          <w:bCs/>
          <w:position w:val="-1"/>
        </w:rPr>
        <w:t>9</w:t>
      </w:r>
      <w:r>
        <w:rPr>
          <w:rFonts w:ascii="Trebuchet MS" w:hAnsi="Trebuchet MS" w:cs="Trebuchet MS" w:eastAsia="Trebuchet MS"/>
          <w:sz w:val="17"/>
          <w:szCs w:val="17"/>
          <w:color w:val="BCD85F"/>
          <w:spacing w:val="-8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17"/>
          <w:szCs w:val="17"/>
          <w:color w:val="BCD85F"/>
          <w:spacing w:val="-3"/>
          <w:w w:val="100"/>
          <w:b/>
          <w:bCs/>
          <w:position w:val="-1"/>
        </w:rPr>
        <w:t>EURO</w:t>
      </w:r>
      <w:r>
        <w:rPr>
          <w:rFonts w:ascii="Trebuchet MS" w:hAnsi="Trebuchet MS" w:cs="Trebuchet MS" w:eastAsia="Trebuchet MS"/>
          <w:sz w:val="17"/>
          <w:szCs w:val="17"/>
          <w:color w:val="000000"/>
          <w:spacing w:val="0"/>
          <w:w w:val="100"/>
          <w:position w:val="0"/>
        </w:rPr>
      </w:r>
    </w:p>
    <w:p>
      <w:pPr>
        <w:spacing w:before="86" w:after="0" w:line="192" w:lineRule="exact"/>
        <w:ind w:left="19" w:right="-65"/>
        <w:jc w:val="left"/>
        <w:rPr>
          <w:rFonts w:ascii="Trebuchet MS" w:hAnsi="Trebuchet MS" w:cs="Trebuchet MS" w:eastAsia="Trebuchet MS"/>
          <w:sz w:val="17"/>
          <w:szCs w:val="17"/>
        </w:rPr>
      </w:pPr>
      <w:rPr/>
      <w:r>
        <w:rPr/>
        <w:br w:type="column"/>
      </w:r>
      <w:r>
        <w:rPr>
          <w:rFonts w:ascii="Trebuchet MS" w:hAnsi="Trebuchet MS" w:cs="Trebuchet MS" w:eastAsia="Trebuchet MS"/>
          <w:sz w:val="17"/>
          <w:szCs w:val="17"/>
          <w:color w:val="66B345"/>
          <w:spacing w:val="0"/>
          <w:w w:val="100"/>
          <w:b/>
          <w:bCs/>
          <w:position w:val="-1"/>
        </w:rPr>
        <w:t>8</w:t>
      </w:r>
      <w:r>
        <w:rPr>
          <w:rFonts w:ascii="Trebuchet MS" w:hAnsi="Trebuchet MS" w:cs="Trebuchet MS" w:eastAsia="Trebuchet MS"/>
          <w:sz w:val="17"/>
          <w:szCs w:val="17"/>
          <w:color w:val="66B345"/>
          <w:spacing w:val="-8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17"/>
          <w:szCs w:val="17"/>
          <w:color w:val="66B345"/>
          <w:spacing w:val="-3"/>
          <w:w w:val="100"/>
          <w:b/>
          <w:bCs/>
          <w:position w:val="-1"/>
        </w:rPr>
        <w:t>EURO</w:t>
      </w:r>
      <w:r>
        <w:rPr>
          <w:rFonts w:ascii="Trebuchet MS" w:hAnsi="Trebuchet MS" w:cs="Trebuchet MS" w:eastAsia="Trebuchet MS"/>
          <w:sz w:val="17"/>
          <w:szCs w:val="17"/>
          <w:color w:val="000000"/>
          <w:spacing w:val="0"/>
          <w:w w:val="100"/>
          <w:position w:val="0"/>
        </w:rPr>
      </w:r>
    </w:p>
    <w:p>
      <w:pPr>
        <w:spacing w:before="86" w:after="0" w:line="192" w:lineRule="exact"/>
        <w:ind w:right="-65"/>
        <w:jc w:val="left"/>
        <w:rPr>
          <w:rFonts w:ascii="Trebuchet MS" w:hAnsi="Trebuchet MS" w:cs="Trebuchet MS" w:eastAsia="Trebuchet MS"/>
          <w:sz w:val="17"/>
          <w:szCs w:val="17"/>
        </w:rPr>
      </w:pPr>
      <w:rPr/>
      <w:r>
        <w:rPr/>
        <w:br w:type="column"/>
      </w:r>
      <w:r>
        <w:rPr>
          <w:rFonts w:ascii="Trebuchet MS" w:hAnsi="Trebuchet MS" w:cs="Trebuchet MS" w:eastAsia="Trebuchet MS"/>
          <w:sz w:val="17"/>
          <w:szCs w:val="17"/>
          <w:color w:val="006381"/>
          <w:spacing w:val="0"/>
          <w:w w:val="100"/>
          <w:b/>
          <w:bCs/>
          <w:position w:val="-1"/>
        </w:rPr>
        <w:t>8</w:t>
      </w:r>
      <w:r>
        <w:rPr>
          <w:rFonts w:ascii="Trebuchet MS" w:hAnsi="Trebuchet MS" w:cs="Trebuchet MS" w:eastAsia="Trebuchet MS"/>
          <w:sz w:val="17"/>
          <w:szCs w:val="17"/>
          <w:color w:val="006381"/>
          <w:spacing w:val="-8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17"/>
          <w:szCs w:val="17"/>
          <w:color w:val="006381"/>
          <w:spacing w:val="-3"/>
          <w:w w:val="100"/>
          <w:b/>
          <w:bCs/>
          <w:position w:val="-1"/>
        </w:rPr>
        <w:t>EURO</w:t>
      </w:r>
      <w:r>
        <w:rPr>
          <w:rFonts w:ascii="Trebuchet MS" w:hAnsi="Trebuchet MS" w:cs="Trebuchet MS" w:eastAsia="Trebuchet MS"/>
          <w:sz w:val="17"/>
          <w:szCs w:val="17"/>
          <w:color w:val="000000"/>
          <w:spacing w:val="0"/>
          <w:w w:val="100"/>
          <w:position w:val="0"/>
        </w:rPr>
      </w:r>
    </w:p>
    <w:p>
      <w:pPr>
        <w:spacing w:before="86" w:after="0" w:line="192" w:lineRule="exact"/>
        <w:ind w:left="27" w:right="-20"/>
        <w:jc w:val="left"/>
        <w:rPr>
          <w:rFonts w:ascii="Trebuchet MS" w:hAnsi="Trebuchet MS" w:cs="Trebuchet MS" w:eastAsia="Trebuchet MS"/>
          <w:sz w:val="17"/>
          <w:szCs w:val="17"/>
        </w:rPr>
      </w:pPr>
      <w:rPr/>
      <w:r>
        <w:rPr/>
        <w:br w:type="column"/>
      </w:r>
      <w:r>
        <w:rPr>
          <w:rFonts w:ascii="Trebuchet MS" w:hAnsi="Trebuchet MS" w:cs="Trebuchet MS" w:eastAsia="Trebuchet MS"/>
          <w:sz w:val="17"/>
          <w:szCs w:val="17"/>
          <w:color w:val="69BADE"/>
          <w:spacing w:val="0"/>
          <w:w w:val="100"/>
          <w:b/>
          <w:bCs/>
          <w:position w:val="-1"/>
        </w:rPr>
        <w:t>7</w:t>
      </w:r>
      <w:r>
        <w:rPr>
          <w:rFonts w:ascii="Trebuchet MS" w:hAnsi="Trebuchet MS" w:cs="Trebuchet MS" w:eastAsia="Trebuchet MS"/>
          <w:sz w:val="17"/>
          <w:szCs w:val="17"/>
          <w:color w:val="69BADE"/>
          <w:spacing w:val="-8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17"/>
          <w:szCs w:val="17"/>
          <w:color w:val="69BADE"/>
          <w:spacing w:val="-3"/>
          <w:w w:val="100"/>
          <w:b/>
          <w:bCs/>
          <w:position w:val="-1"/>
        </w:rPr>
        <w:t>EURO</w:t>
      </w:r>
      <w:r>
        <w:rPr>
          <w:rFonts w:ascii="Trebuchet MS" w:hAnsi="Trebuchet MS" w:cs="Trebuchet MS" w:eastAsia="Trebuchet MS"/>
          <w:sz w:val="17"/>
          <w:szCs w:val="17"/>
          <w:color w:val="000000"/>
          <w:spacing w:val="0"/>
          <w:w w:val="100"/>
          <w:position w:val="0"/>
        </w:rPr>
      </w:r>
    </w:p>
    <w:p>
      <w:pPr>
        <w:spacing w:before="86" w:after="0" w:line="192" w:lineRule="exact"/>
        <w:ind w:right="-20"/>
        <w:jc w:val="left"/>
        <w:rPr>
          <w:rFonts w:ascii="Trebuchet MS" w:hAnsi="Trebuchet MS" w:cs="Trebuchet MS" w:eastAsia="Trebuchet MS"/>
          <w:sz w:val="17"/>
          <w:szCs w:val="17"/>
        </w:rPr>
      </w:pPr>
      <w:rPr/>
      <w:r>
        <w:rPr/>
        <w:br w:type="column"/>
      </w:r>
      <w:r>
        <w:rPr>
          <w:rFonts w:ascii="Trebuchet MS" w:hAnsi="Trebuchet MS" w:cs="Trebuchet MS" w:eastAsia="Trebuchet MS"/>
          <w:sz w:val="17"/>
          <w:szCs w:val="17"/>
          <w:color w:val="044F96"/>
          <w:spacing w:val="0"/>
          <w:w w:val="100"/>
          <w:b/>
          <w:bCs/>
          <w:position w:val="-1"/>
        </w:rPr>
        <w:t>3</w:t>
      </w:r>
      <w:r>
        <w:rPr>
          <w:rFonts w:ascii="Trebuchet MS" w:hAnsi="Trebuchet MS" w:cs="Trebuchet MS" w:eastAsia="Trebuchet MS"/>
          <w:sz w:val="17"/>
          <w:szCs w:val="17"/>
          <w:color w:val="044F96"/>
          <w:spacing w:val="-8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17"/>
          <w:szCs w:val="17"/>
          <w:color w:val="044F96"/>
          <w:spacing w:val="-3"/>
          <w:w w:val="100"/>
          <w:b/>
          <w:bCs/>
          <w:position w:val="-1"/>
        </w:rPr>
        <w:t>EURO</w:t>
      </w:r>
      <w:r>
        <w:rPr>
          <w:rFonts w:ascii="Trebuchet MS" w:hAnsi="Trebuchet MS" w:cs="Trebuchet MS" w:eastAsia="Trebuchet MS"/>
          <w:sz w:val="17"/>
          <w:szCs w:val="17"/>
          <w:color w:val="00000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8400" w:h="11920"/>
          <w:pgMar w:top="160" w:bottom="280" w:left="0" w:right="740"/>
          <w:cols w:num="5" w:equalWidth="0">
            <w:col w:w="1637" w:space="695"/>
            <w:col w:w="583" w:space="703"/>
            <w:col w:w="563" w:space="640"/>
            <w:col w:w="634" w:space="710"/>
            <w:col w:w="1495"/>
          </w:cols>
        </w:sectPr>
      </w:pPr>
      <w:rPr/>
    </w:p>
    <w:p>
      <w:pPr>
        <w:spacing w:before="0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jc w:val="left"/>
        <w:spacing w:after="0"/>
        <w:sectPr>
          <w:type w:val="continuous"/>
          <w:pgSz w:w="8400" w:h="11920"/>
          <w:pgMar w:top="160" w:bottom="280" w:left="0" w:right="740"/>
        </w:sectPr>
      </w:pPr>
      <w:rPr/>
    </w:p>
    <w:p>
      <w:pPr>
        <w:spacing w:before="47" w:after="0" w:line="241" w:lineRule="auto"/>
        <w:ind w:left="1074" w:right="100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KINDER,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  <w:b/>
          <w:bCs/>
        </w:rPr>
        <w:t>JUGEN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  <w:b/>
          <w:bCs/>
        </w:rPr>
        <w:t>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6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UND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10"/>
          <w:w w:val="104"/>
          <w:b/>
          <w:bCs/>
        </w:rPr>
        <w:t>F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AMILIE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1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48" w:lineRule="auto"/>
        <w:ind w:left="1074" w:right="-43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7"/>
          <w:w w:val="104"/>
        </w:rPr>
        <w:t>K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indertages-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einrichtungen,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7"/>
          <w:w w:val="100"/>
        </w:rPr>
        <w:t>K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inder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3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und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Jugendgruppen,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Familien-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angebote,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Freizeiten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47" w:after="0" w:line="241" w:lineRule="auto"/>
        <w:ind w:right="68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/>
        <w:br w:type="column"/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  <w:b/>
          <w:bCs/>
        </w:rPr>
        <w:t>KIRCH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  <w:b/>
          <w:bCs/>
        </w:rPr>
        <w:t>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4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IN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DEUTSCHLAND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  <w:b/>
          <w:bCs/>
        </w:rPr>
        <w:t>UN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  <w:b/>
          <w:bCs/>
        </w:rPr>
        <w:t>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6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WE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13"/>
          <w:w w:val="104"/>
          <w:b/>
          <w:bCs/>
        </w:rPr>
        <w:t>L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13"/>
          <w:w w:val="104"/>
          <w:b/>
          <w:bCs/>
        </w:rPr>
        <w:t>T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  <w:b/>
          <w:bCs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  <w:b/>
          <w:bCs/>
        </w:rPr>
        <w:t>WEITE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  <w:b/>
          <w:bCs/>
        </w:rPr>
        <w:t>S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4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ENGA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  <w:b/>
          <w:bCs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GEMENT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6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8" w:lineRule="auto"/>
        <w:ind w:right="-43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Unterstützung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2"/>
        </w:rPr>
        <w:t>finanzschwäch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2"/>
          <w:w w:val="102"/>
        </w:rPr>
        <w:t>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re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3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evangelischer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7"/>
          <w:w w:val="100"/>
        </w:rPr>
        <w:t>K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irche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4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un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5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der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EKD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7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Zusammen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arbei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t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0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mi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t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4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and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2"/>
          <w:w w:val="104"/>
        </w:rPr>
        <w:t>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re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4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christlichen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7"/>
          <w:w w:val="100"/>
        </w:rPr>
        <w:t>K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irche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4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weltweit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un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5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vo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3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Ort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6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Ent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wicklungshilfe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47" w:after="0" w:line="241" w:lineRule="auto"/>
        <w:ind w:right="143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/>
        <w:br w:type="column"/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GEBÄUDE-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UNTERHA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13"/>
          <w:w w:val="104"/>
          <w:b/>
          <w:bCs/>
        </w:rPr>
        <w:t>L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  <w:b/>
          <w:bCs/>
        </w:rPr>
        <w:t>T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6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8" w:lineRule="auto"/>
        <w:ind w:right="-43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7"/>
          <w:w w:val="100"/>
        </w:rPr>
        <w:t>K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irchen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8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Ge-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meinderäume,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Pfarrhäuser;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viele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s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9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denkmal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geschütz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t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8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und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ortsbildprägend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47" w:after="0" w:line="240" w:lineRule="auto"/>
        <w:ind w:right="-20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/>
        <w:br w:type="column"/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DIAKONIE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2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48" w:lineRule="auto"/>
        <w:ind w:right="-43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1"/>
          <w:w w:val="104"/>
        </w:rPr>
        <w:t>Diako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i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stationen,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Altenheime,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Krankenhäuse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22"/>
          <w:w w:val="104"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Sozialarbeit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47" w:after="0" w:line="241" w:lineRule="auto"/>
        <w:ind w:right="782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/>
        <w:br w:type="column"/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KOSTEN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KIRCHEN-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STEUER-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ERHEBUNG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1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48" w:lineRule="auto"/>
        <w:ind w:right="594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Zahlun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g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4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an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4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di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4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staatliche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Finanzverwal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tun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g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6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dafü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22"/>
          <w:w w:val="104"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das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s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5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si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2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die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7"/>
          <w:w w:val="104"/>
        </w:rPr>
        <w:t>K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irchensteuer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zusamme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20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mit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de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4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Einkom-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mensteuer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erhebt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8400" w:h="11920"/>
          <w:pgMar w:top="160" w:bottom="280" w:left="0" w:right="740"/>
          <w:cols w:num="5" w:equalWidth="0">
            <w:col w:w="2008" w:space="343"/>
            <w:col w:w="1002" w:space="265"/>
            <w:col w:w="915" w:space="316"/>
            <w:col w:w="887" w:space="430"/>
            <w:col w:w="1494"/>
          </w:cols>
        </w:sectPr>
      </w:pPr>
      <w:rPr/>
    </w:p>
    <w:p>
      <w:pPr>
        <w:spacing w:before="5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3" w:after="0" w:line="343" w:lineRule="exact"/>
        <w:ind w:left="14" w:right="-20"/>
        <w:jc w:val="left"/>
        <w:tabs>
          <w:tab w:pos="2720" w:val="left"/>
        </w:tabs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30"/>
          <w:szCs w:val="30"/>
          <w:color w:val="C3DEEF"/>
          <w:spacing w:val="2"/>
          <w:w w:val="100"/>
          <w:b/>
          <w:bCs/>
          <w:position w:val="-1"/>
        </w:rPr>
        <w:t>K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2"/>
          <w:w w:val="100"/>
          <w:b/>
          <w:bCs/>
          <w:position w:val="-1"/>
        </w:rPr>
        <w:t>I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5"/>
          <w:w w:val="100"/>
          <w:b/>
          <w:bCs/>
          <w:position w:val="-1"/>
        </w:rPr>
        <w:t>R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4"/>
          <w:w w:val="100"/>
          <w:b/>
          <w:bCs/>
          <w:position w:val="-1"/>
        </w:rPr>
        <w:t>C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1"/>
          <w:w w:val="100"/>
          <w:b/>
          <w:bCs/>
          <w:position w:val="-1"/>
        </w:rPr>
        <w:t>H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4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2"/>
          <w:w w:val="100"/>
          <w:b/>
          <w:bCs/>
          <w:position w:val="-1"/>
        </w:rPr>
        <w:t>N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1"/>
          <w:w w:val="100"/>
          <w:b/>
          <w:bCs/>
          <w:position w:val="-1"/>
        </w:rPr>
        <w:t>S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1"/>
          <w:w w:val="100"/>
          <w:b/>
          <w:bCs/>
          <w:position w:val="-1"/>
        </w:rPr>
        <w:t>T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6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2"/>
          <w:w w:val="100"/>
          <w:b/>
          <w:bCs/>
          <w:position w:val="-1"/>
        </w:rPr>
        <w:t>U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4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0"/>
          <w:w w:val="100"/>
          <w:b/>
          <w:bCs/>
          <w:position w:val="-1"/>
        </w:rPr>
        <w:t>R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45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0"/>
          <w:w w:val="100"/>
          <w:b/>
          <w:bCs/>
          <w:position w:val="-1"/>
        </w:rPr>
        <w:tab/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0"/>
          <w:w w:val="100"/>
          <w:b/>
          <w:bCs/>
          <w:position w:val="-1"/>
        </w:rPr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Die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Zahlen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und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Zuordnungen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der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Bereiche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haben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sich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gegenüber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2014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leicht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  <w:position w:val="2"/>
        </w:rPr>
        <w:t>verändert.</w:t>
      </w:r>
      <w:r>
        <w:rPr>
          <w:rFonts w:ascii="Trebuchet MS" w:hAnsi="Trebuchet MS" w:cs="Trebuchet MS" w:eastAsia="Trebuchet MS"/>
          <w:sz w:val="9"/>
          <w:szCs w:val="9"/>
          <w:color w:val="000000"/>
          <w:spacing w:val="0"/>
          <w:w w:val="100"/>
          <w:position w:val="0"/>
        </w:rPr>
      </w:r>
    </w:p>
    <w:p>
      <w:pPr>
        <w:spacing w:before="3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jc w:val="left"/>
        <w:spacing w:after="0"/>
        <w:sectPr>
          <w:type w:val="continuous"/>
          <w:pgSz w:w="8400" w:h="11920"/>
          <w:pgMar w:top="160" w:bottom="280" w:left="0" w:right="740"/>
        </w:sectPr>
      </w:pPr>
      <w:rPr/>
    </w:p>
    <w:p>
      <w:pPr>
        <w:spacing w:before="33" w:after="0" w:line="305" w:lineRule="auto"/>
        <w:ind w:left="378" w:right="-53"/>
        <w:jc w:val="both"/>
        <w:rPr>
          <w:rFonts w:ascii="Cambria" w:hAnsi="Cambria" w:cs="Cambria" w:eastAsia="Cambria"/>
          <w:sz w:val="19"/>
          <w:szCs w:val="19"/>
        </w:rPr>
      </w:pPr>
      <w:rPr/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O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5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anisatio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be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lei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3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2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allen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Lebenslage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35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–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dan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1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1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chens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5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kan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1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sic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19"/>
          <w:szCs w:val="19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darau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58595B"/>
          <w:spacing w:val="1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konzentrieren,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ohn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2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ständi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3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19"/>
          <w:szCs w:val="19"/>
          <w:color w:val="58595B"/>
          <w:spacing w:val="1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1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Finanzierun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zu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ringen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19"/>
          <w:szCs w:val="19"/>
          <w:color w:val="58595B"/>
          <w:spacing w:val="3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1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nutz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1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Kirchensteue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evan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-</w:t>
      </w:r>
      <w:r>
        <w:rPr>
          <w:rFonts w:ascii="Cambria" w:hAnsi="Cambria" w:cs="Cambria" w:eastAsia="Cambria"/>
          <w:sz w:val="19"/>
          <w:szCs w:val="19"/>
          <w:color w:val="000000"/>
          <w:spacing w:val="0"/>
          <w:w w:val="100"/>
        </w:rPr>
      </w:r>
    </w:p>
    <w:p>
      <w:pPr>
        <w:spacing w:before="33" w:after="0" w:line="305" w:lineRule="auto"/>
        <w:ind w:right="49"/>
        <w:jc w:val="both"/>
        <w:rPr>
          <w:rFonts w:ascii="Cambria" w:hAnsi="Cambria" w:cs="Cambria" w:eastAsia="Cambria"/>
          <w:sz w:val="19"/>
          <w:szCs w:val="19"/>
        </w:rPr>
      </w:pPr>
      <w:rPr/>
      <w:r>
        <w:rPr/>
        <w:br w:type="column"/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gelisch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: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1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19"/>
          <w:szCs w:val="19"/>
          <w:color w:val="58595B"/>
          <w:spacing w:val="3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Glaube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1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Hoffnun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1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58595B"/>
          <w:spacing w:val="3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Liebe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(1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19"/>
          <w:szCs w:val="19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Korinthe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3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13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13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)</w:t>
      </w:r>
      <w:r>
        <w:rPr>
          <w:rFonts w:ascii="Cambria" w:hAnsi="Cambria" w:cs="Cambria" w:eastAsia="Cambria"/>
          <w:sz w:val="19"/>
          <w:szCs w:val="19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Gesellschaft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strahle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3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z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u</w:t>
      </w:r>
      <w:r>
        <w:rPr>
          <w:rFonts w:ascii="Cambria" w:hAnsi="Cambria" w:cs="Cambria" w:eastAsia="Cambria"/>
          <w:sz w:val="19"/>
          <w:szCs w:val="19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lassen.</w:t>
      </w:r>
      <w:r>
        <w:rPr>
          <w:rFonts w:ascii="Cambria" w:hAnsi="Cambria" w:cs="Cambria" w:eastAsia="Cambria"/>
          <w:sz w:val="19"/>
          <w:szCs w:val="19"/>
          <w:color w:val="000000"/>
          <w:spacing w:val="0"/>
          <w:w w:val="100"/>
        </w:rPr>
      </w:r>
    </w:p>
    <w:p>
      <w:pPr>
        <w:spacing w:before="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right="531"/>
        <w:jc w:val="both"/>
        <w:rPr>
          <w:rFonts w:ascii="Cambria" w:hAnsi="Cambria" w:cs="Cambria" w:eastAsia="Cambria"/>
          <w:sz w:val="19"/>
          <w:szCs w:val="19"/>
        </w:rPr>
      </w:pPr>
      <w:rPr/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In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os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:</w:t>
      </w:r>
      <w:r>
        <w:rPr>
          <w:rFonts w:ascii="Cambria" w:hAnsi="Cambria" w:cs="Cambria" w:eastAsia="Cambria"/>
          <w:sz w:val="19"/>
          <w:szCs w:val="19"/>
          <w:color w:val="58595B"/>
          <w:spacing w:val="21"/>
          <w:w w:val="100"/>
        </w:rPr>
        <w:t> </w:t>
      </w:r>
      <w:hyperlink r:id="rId7">
        <w:r>
          <w:rPr>
            <w:rFonts w:ascii="Cambria" w:hAnsi="Cambria" w:cs="Cambria" w:eastAsia="Cambria"/>
            <w:sz w:val="19"/>
            <w:szCs w:val="19"/>
            <w:color w:val="58595B"/>
            <w:spacing w:val="-2"/>
            <w:w w:val="105"/>
          </w:rPr>
          <w:t>www.kirchensteuer-wirkt.de</w:t>
        </w:r>
        <w:r>
          <w:rPr>
            <w:rFonts w:ascii="Cambria" w:hAnsi="Cambria" w:cs="Cambria" w:eastAsia="Cambria"/>
            <w:sz w:val="19"/>
            <w:szCs w:val="19"/>
            <w:color w:val="000000"/>
            <w:spacing w:val="0"/>
            <w:w w:val="100"/>
          </w:rPr>
        </w:r>
      </w:hyperlink>
    </w:p>
    <w:sectPr>
      <w:type w:val="continuous"/>
      <w:pgSz w:w="8400" w:h="11920"/>
      <w:pgMar w:top="160" w:bottom="280" w:left="0" w:right="740"/>
      <w:cols w:num="2" w:equalWidth="0">
        <w:col w:w="3794" w:space="340"/>
        <w:col w:w="352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Trebuchet MS">
    <w:altName w:val="Trebuchet MS"/>
    <w:charset w:val="0"/>
    <w:family w:val="swiss"/>
    <w:pitch w:val="variable"/>
  </w:font>
  <w:font w:name="Cambria">
    <w:altName w:val="Cambria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hyperlink" Target="http://www.kirchensteuer-wirkt.de/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2023-02-09T14:43:22Z</dcterms:created>
  <dcterms:modified xsi:type="dcterms:W3CDTF">2023-02-09T14:43:22Z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2023-02-09T00:00:00Z</vt:filetime>
  </property>
  <property fmtid="{D5CDD505-2E9C-101B-9397-08002B2CF9AE}" pid="3" name="LastSaved">
    <vt:filetime>2023-02-09T00:00:00Z</vt:filetime>
  </property>
</Properties>
</file>